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54767EFB" w:rsidR="00CE6D2C" w:rsidRDefault="00BA6514"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r w:rsidRPr="00461A93">
        <mc:AlternateContent>
          <mc:Choice Requires="wps">
            <w:drawing>
              <wp:anchor distT="0" distB="215900" distL="114300" distR="114300" simplePos="0" relativeHeight="251659264" behindDoc="0" locked="0" layoutInCell="1" allowOverlap="1" wp14:anchorId="3C7E888D" wp14:editId="589A5B10">
                <wp:simplePos x="0" y="0"/>
                <wp:positionH relativeFrom="margin">
                  <wp:posOffset>4445</wp:posOffset>
                </wp:positionH>
                <wp:positionV relativeFrom="margin">
                  <wp:posOffset>550545</wp:posOffset>
                </wp:positionV>
                <wp:extent cx="5859145" cy="1764665"/>
                <wp:effectExtent l="0" t="0" r="0" b="635"/>
                <wp:wrapSquare wrapText="bothSides"/>
                <wp:docPr id="1352369246" name="Rounded Rectangle 8"/>
                <wp:cNvGraphicFramePr/>
                <a:graphic xmlns:a="http://schemas.openxmlformats.org/drawingml/2006/main">
                  <a:graphicData uri="http://schemas.microsoft.com/office/word/2010/wordprocessingShape">
                    <wps:wsp>
                      <wps:cNvSpPr/>
                      <wps:spPr>
                        <a:xfrm>
                          <a:off x="0" y="0"/>
                          <a:ext cx="5859145" cy="1764665"/>
                        </a:xfrm>
                        <a:prstGeom prst="roundRect">
                          <a:avLst>
                            <a:gd name="adj" fmla="val 2842"/>
                          </a:avLst>
                        </a:prstGeom>
                        <a:solidFill>
                          <a:srgbClr val="F1EAF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7E888D" id="Rounded Rectangle 8" o:spid="_x0000_s1026" style="position:absolute;margin-left:.35pt;margin-top:43.35pt;width:461.35pt;height:138.95pt;z-index:251659264;visibility:visible;mso-wrap-style:square;mso-width-percent:0;mso-height-percent:0;mso-wrap-distance-left:9pt;mso-wrap-distance-top:0;mso-wrap-distance-right:9pt;mso-wrap-distance-bottom:17pt;mso-position-horizontal:absolute;mso-position-horizontal-relative:margin;mso-position-vertical:absolute;mso-position-vertical-relative:margin;mso-width-percent:0;mso-height-percent:0;mso-width-relative:margin;mso-height-relative:margin;v-text-anchor:middle" arcsize="186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" fillcolor="#f1eaf1" stroked="f" strokeweight="1pt">
                <v:stroke joinstyle="miter"/>
                <v:textbox inset="6mm,4mm,6mm,3mm">
                  <w:txbxContent>
                    <w:p w14:paraId="2E29C300" w14:textId="77777777" w:rsidR="00BA6514" w:rsidRPr="00C42C8A" w:rsidRDefault="00BA6514" w:rsidP="00BA6514">
                      <w:pPr>
                        <w:rPr>
                          <w:color w:val="000000"/>
                          <w:sz w:val="20"/>
                          <w:szCs w:val="18"/>
                        </w:rPr>
                      </w:pPr>
                      <w:r w:rsidRPr="00C42C8A">
                        <w:rPr>
                          <w:color w:val="000000"/>
                          <w:sz w:val="20"/>
                          <w:szCs w:val="18"/>
                        </w:rPr>
                        <w:t xml:space="preserve">Intergenerational worship helps foster healthy faith communities and individual faith development. This segment is an opportunity for all members of your church to learn and grow together. </w:t>
                      </w:r>
                    </w:p>
                    <w:p w14:paraId="64738072" w14:textId="77777777" w:rsidR="00BA6514" w:rsidRPr="00C42C8A" w:rsidRDefault="00BA6514" w:rsidP="00BA6514">
                      <w:pPr>
                        <w:rPr>
                          <w:color w:val="000000"/>
                          <w:sz w:val="20"/>
                          <w:szCs w:val="18"/>
                        </w:rPr>
                      </w:pPr>
                    </w:p>
                    <w:p w14:paraId="3562A5E1" w14:textId="132A9A70" w:rsidR="00BA6514" w:rsidRPr="00C42C8A" w:rsidRDefault="00BA6514" w:rsidP="00BA6514">
                      <w:pPr>
                        <w:rPr>
                          <w:b/>
                          <w:bCs/>
                          <w:color w:val="000000"/>
                          <w:sz w:val="20"/>
                          <w:szCs w:val="18"/>
                        </w:rPr>
                      </w:pPr>
                      <w:r w:rsidRPr="00C42C8A">
                        <w:rPr>
                          <w:b/>
                          <w:color w:val="000000"/>
                          <w:sz w:val="20"/>
                          <w:szCs w:val="18"/>
                        </w:rPr>
                        <w:t>To maximise impact:</w:t>
                      </w:r>
                    </w:p>
                    <w:p w14:paraId="24827B3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Choose volunteers/participants from different generations</w:t>
                      </w:r>
                    </w:p>
                    <w:p w14:paraId="3CBE861D"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Ask everyone to participate in discussions</w:t>
                      </w:r>
                    </w:p>
                    <w:p w14:paraId="742BCDCA" w14:textId="77777777" w:rsidR="00BA6514" w:rsidRPr="00C42C8A" w:rsidRDefault="00BA6514" w:rsidP="00BA6514">
                      <w:pPr>
                        <w:pStyle w:val="ListParagraph"/>
                        <w:spacing w:before="120" w:after="120" w:line="276" w:lineRule="auto"/>
                        <w:ind w:left="720" w:hanging="360"/>
                        <w:rPr>
                          <w:color w:val="000000"/>
                          <w:sz w:val="20"/>
                          <w:szCs w:val="18"/>
                        </w:rPr>
                      </w:pPr>
                      <w:r w:rsidRPr="00C42C8A">
                        <w:rPr>
                          <w:color w:val="000000"/>
                          <w:sz w:val="20"/>
                          <w:szCs w:val="18"/>
                        </w:rPr>
                        <w:t>Involve everyone in interactive activities</w:t>
                      </w:r>
                    </w:p>
                  </w:txbxContent>
                </v:textbox>
                <w10:wrap type="square" anchorx="margin" anchory="margin"/>
              </v:roundrect>
            </w:pict>
          </mc:Fallback>
        </mc:AlternateContent>
      </w:r>
    </w:p>
    <w:p w14:paraId="5C0C0713" w14:textId="7FE0500D" w:rsidR="007E599C" w:rsidRPr="001730AD" w:rsidRDefault="007E599C" w:rsidP="007E599C">
      <w:pPr>
        <w:pStyle w:val="Heading1"/>
      </w:pPr>
      <w:r w:rsidRPr="432A6625">
        <w:t xml:space="preserve">Option One: </w:t>
      </w:r>
      <w:r w:rsidR="00A97DAB">
        <w:t>Back on track</w:t>
      </w:r>
      <w:r w:rsidRPr="432A6625">
        <w:t xml:space="preserve"> </w:t>
      </w:r>
    </w:p>
    <w:p w14:paraId="7390C1CD" w14:textId="274F34DE" w:rsidR="00A97DAB" w:rsidRPr="00A97DAB" w:rsidRDefault="00A97DAB" w:rsidP="00A97DAB">
      <w:pPr>
        <w:pStyle w:val="Heading2"/>
        <w:rPr>
          <w:lang w:val="en-US"/>
        </w:rPr>
      </w:pPr>
      <w:r w:rsidRPr="4FCB816B">
        <w:t>Big Idea: Jesus brings us back to God</w:t>
      </w:r>
    </w:p>
    <w:p w14:paraId="1367BFE0" w14:textId="77777777" w:rsidR="00A97DAB" w:rsidRDefault="00A97DAB" w:rsidP="00A97DAB">
      <w:pPr>
        <w:pStyle w:val="Heading3"/>
        <w:rPr>
          <w:lang w:val="en-US"/>
        </w:rPr>
      </w:pPr>
      <w:r w:rsidRPr="4FCB816B">
        <w:rPr>
          <w:lang w:val="en-US"/>
        </w:rPr>
        <w:t>You will need</w:t>
      </w:r>
    </w:p>
    <w:p w14:paraId="0E38A528" w14:textId="77777777" w:rsidR="00A97DAB" w:rsidRPr="00675A63" w:rsidRDefault="00A97DAB" w:rsidP="00A97DAB">
      <w:pPr>
        <w:pStyle w:val="Heading4"/>
        <w:numPr>
          <w:ilvl w:val="0"/>
          <w:numId w:val="36"/>
        </w:numPr>
      </w:pPr>
      <w:r w:rsidRPr="0935847F">
        <w:t>Masking tape</w:t>
      </w:r>
    </w:p>
    <w:p w14:paraId="4FFB64F9" w14:textId="2BEEDFEE" w:rsidR="00A97DAB" w:rsidRPr="00A97DAB" w:rsidRDefault="00A97DAB" w:rsidP="00A97DAB">
      <w:pPr>
        <w:pStyle w:val="Heading4"/>
        <w:numPr>
          <w:ilvl w:val="0"/>
          <w:numId w:val="36"/>
        </w:numPr>
        <w:rPr>
          <w:color w:val="auto"/>
        </w:rPr>
      </w:pPr>
      <w:r w:rsidRPr="0935847F">
        <w:t>Blindfold</w:t>
      </w:r>
    </w:p>
    <w:p w14:paraId="7A5D8B8E" w14:textId="77777777" w:rsidR="00A97DAB" w:rsidRDefault="00A97DAB" w:rsidP="00A97DAB">
      <w:pPr>
        <w:pStyle w:val="Heading3"/>
        <w:rPr>
          <w:lang w:val="en-US"/>
        </w:rPr>
      </w:pPr>
      <w:r w:rsidRPr="4FCB816B">
        <w:rPr>
          <w:lang w:val="en-US"/>
        </w:rPr>
        <w:t>Before the meeting</w:t>
      </w:r>
    </w:p>
    <w:p w14:paraId="64DE0944" w14:textId="27B5060F" w:rsidR="00A97DAB" w:rsidRPr="00A97DAB" w:rsidRDefault="00A97DAB" w:rsidP="00A97DAB">
      <w:pPr>
        <w:pStyle w:val="ListParagraph"/>
        <w:numPr>
          <w:ilvl w:val="0"/>
          <w:numId w:val="37"/>
        </w:numPr>
      </w:pPr>
      <w:r w:rsidRPr="0935847F">
        <w:t>Mark out a line around your space with masking tape (about six to seven metres is enough.) Try to include at least one turn or obstacle.</w:t>
      </w:r>
    </w:p>
    <w:p w14:paraId="351666EC" w14:textId="79C8731C" w:rsidR="00A97DAB" w:rsidRDefault="00A97DAB" w:rsidP="00A97DAB">
      <w:pPr>
        <w:pStyle w:val="Heading3"/>
        <w:rPr>
          <w:rFonts w:eastAsia="Avenir Next LT Pro Demi" w:cs="Avenir Next LT Pro Demi"/>
          <w:lang w:val="en-US"/>
        </w:rPr>
      </w:pPr>
      <w:r w:rsidRPr="4FCB816B">
        <w:rPr>
          <w:lang w:val="en-US"/>
        </w:rPr>
        <w:t>Activity</w:t>
      </w:r>
    </w:p>
    <w:p w14:paraId="377730D2" w14:textId="77777777" w:rsidR="00A97DAB" w:rsidRDefault="00A97DAB" w:rsidP="00A97DAB"/>
    <w:p w14:paraId="66542093" w14:textId="0A025955" w:rsidR="00A97DAB" w:rsidRPr="00675A63" w:rsidRDefault="00A97DAB" w:rsidP="00A97DAB">
      <w:pPr>
        <w:pStyle w:val="Heading5"/>
      </w:pPr>
      <w:r w:rsidRPr="4FCB816B">
        <w:t>Choose a volunteer who is comfortable being blindfolded.</w:t>
      </w:r>
    </w:p>
    <w:p w14:paraId="7D89377F" w14:textId="4DFD09D6" w:rsidR="00A97DAB" w:rsidRDefault="00A97DAB" w:rsidP="00A97DAB">
      <w:pPr>
        <w:pStyle w:val="Heading5"/>
      </w:pPr>
      <w:r w:rsidRPr="4FCB816B">
        <w:t>Blindfold one volunteer and lead them to the centre of the room. Explain that they need to find their way to the line of tape and follow it back to the other end.</w:t>
      </w:r>
    </w:p>
    <w:p w14:paraId="1AEB58E5" w14:textId="0F6D8B14" w:rsidR="00A97DAB" w:rsidRPr="00A97DAB" w:rsidRDefault="00A97DAB" w:rsidP="00A97DAB">
      <w:pPr>
        <w:pStyle w:val="Heading5"/>
      </w:pPr>
      <w:r w:rsidRPr="4FCB816B">
        <w:lastRenderedPageBreak/>
        <w:t>Count down from three and let them begin. Stay close by and stop them if they are going to hit something but don’t give them any other guidance.</w:t>
      </w:r>
    </w:p>
    <w:p w14:paraId="019E51C5" w14:textId="5F52BC13" w:rsidR="00A97DAB" w:rsidRPr="00A97DAB" w:rsidRDefault="00A97DAB" w:rsidP="00A97DAB">
      <w:pPr>
        <w:pStyle w:val="Heading5"/>
      </w:pPr>
      <w:r w:rsidRPr="4FCB816B">
        <w:t xml:space="preserve">After about one minute, ask the volunteer to pause. </w:t>
      </w:r>
    </w:p>
    <w:p w14:paraId="31B3A5F8" w14:textId="77777777" w:rsidR="00A97DAB" w:rsidRDefault="00A97DAB" w:rsidP="00A97DAB">
      <w:r w:rsidRPr="4FCB816B">
        <w:rPr>
          <w:b/>
          <w:bCs/>
        </w:rPr>
        <w:t>Ask the volunteer:</w:t>
      </w:r>
    </w:p>
    <w:p w14:paraId="53F2E5CC" w14:textId="77777777" w:rsidR="00A97DAB" w:rsidRPr="008F4CE8" w:rsidRDefault="00A97DAB" w:rsidP="00A97DAB">
      <w:pPr>
        <w:rPr>
          <w:i/>
          <w:iCs/>
        </w:rPr>
      </w:pPr>
      <w:r w:rsidRPr="4FCB816B">
        <w:rPr>
          <w:i/>
          <w:iCs/>
        </w:rPr>
        <w:t>How do you think you are going? How are you feeling?</w:t>
      </w:r>
    </w:p>
    <w:p w14:paraId="2866AC20" w14:textId="77777777" w:rsidR="00A97DAB" w:rsidRDefault="00A97DAB" w:rsidP="00A97DAB"/>
    <w:p w14:paraId="05E5FDCD" w14:textId="77777777" w:rsidR="00A97DAB" w:rsidRPr="008F4CE8" w:rsidRDefault="00A97DAB" w:rsidP="00A97DAB">
      <w:pPr>
        <w:rPr>
          <w:i/>
          <w:iCs/>
        </w:rPr>
      </w:pPr>
      <w:r w:rsidRPr="4FCB816B">
        <w:rPr>
          <w:i/>
          <w:iCs/>
        </w:rPr>
        <w:t xml:space="preserve">We might need to give [name of volunteer] some help. </w:t>
      </w:r>
    </w:p>
    <w:p w14:paraId="63466176" w14:textId="77777777" w:rsidR="00A97DAB" w:rsidRDefault="00A97DAB" w:rsidP="00A97DAB"/>
    <w:p w14:paraId="4500BA68" w14:textId="6EC06D30" w:rsidR="00A97DAB" w:rsidRPr="00675A63" w:rsidRDefault="00A97DAB" w:rsidP="00A97DAB">
      <w:pPr>
        <w:pStyle w:val="Heading5"/>
      </w:pPr>
      <w:r w:rsidRPr="4FCB816B">
        <w:t xml:space="preserve">Choose another volunteer to be a guide. </w:t>
      </w:r>
    </w:p>
    <w:p w14:paraId="2BB9ECB5" w14:textId="311F9BD7" w:rsidR="00A97DAB" w:rsidRPr="00A97DAB" w:rsidRDefault="00A97DAB" w:rsidP="00A97DAB">
      <w:pPr>
        <w:pStyle w:val="Heading5"/>
      </w:pPr>
      <w:r w:rsidRPr="4FCB816B">
        <w:t>The guide must lead their partner to and then along the line of tape using verbal instructions only.</w:t>
      </w:r>
    </w:p>
    <w:p w14:paraId="16BAB359" w14:textId="77777777" w:rsidR="00A97DAB" w:rsidRPr="00A97DAB" w:rsidRDefault="00A97DAB" w:rsidP="00A97DAB">
      <w:pPr>
        <w:rPr>
          <w:b/>
          <w:bCs/>
          <w:color w:val="000000"/>
        </w:rPr>
      </w:pPr>
      <w:r w:rsidRPr="00A97DAB">
        <w:rPr>
          <w:b/>
          <w:bCs/>
          <w:color w:val="000000"/>
        </w:rPr>
        <w:t xml:space="preserve">After they have reached the end of the line, ask the blindfolded volunteer: </w:t>
      </w:r>
    </w:p>
    <w:p w14:paraId="137F1DC6" w14:textId="77777777" w:rsidR="00A97DAB" w:rsidRPr="00A97DAB" w:rsidRDefault="00A97DAB" w:rsidP="00A97DAB">
      <w:pPr>
        <w:rPr>
          <w:i/>
          <w:iCs/>
          <w:color w:val="000000"/>
        </w:rPr>
      </w:pPr>
      <w:r w:rsidRPr="00A97DAB">
        <w:rPr>
          <w:i/>
          <w:iCs/>
          <w:color w:val="000000"/>
        </w:rPr>
        <w:t>What difference did it make knowing someone was with you, helping you to find your way back?</w:t>
      </w:r>
    </w:p>
    <w:p w14:paraId="0EA5F080" w14:textId="77777777" w:rsidR="00A97DAB" w:rsidRPr="00A97DAB" w:rsidRDefault="00A97DAB" w:rsidP="00A97DAB">
      <w:pPr>
        <w:rPr>
          <w:i/>
          <w:iCs/>
          <w:color w:val="000000"/>
        </w:rPr>
      </w:pPr>
    </w:p>
    <w:p w14:paraId="0F08217D" w14:textId="77777777" w:rsidR="00A97DAB" w:rsidRPr="00A97DAB" w:rsidRDefault="00A97DAB" w:rsidP="00A97DAB">
      <w:pPr>
        <w:rPr>
          <w:i/>
          <w:iCs/>
          <w:color w:val="000000"/>
        </w:rPr>
      </w:pPr>
    </w:p>
    <w:p w14:paraId="45F97AB9" w14:textId="77777777" w:rsidR="00A97DAB" w:rsidRPr="00A97DAB" w:rsidRDefault="00A97DAB" w:rsidP="00A97DAB">
      <w:pPr>
        <w:rPr>
          <w:i/>
          <w:iCs/>
          <w:color w:val="000000"/>
        </w:rPr>
      </w:pPr>
      <w:r w:rsidRPr="00A97DAB">
        <w:rPr>
          <w:i/>
          <w:iCs/>
          <w:color w:val="000000"/>
        </w:rPr>
        <w:t>Luke 2:11 says, “Today your Savior was born in David’s town. He is the Messiah, the Lord.</w:t>
      </w:r>
      <w:r w:rsidRPr="00A97DAB">
        <w:rPr>
          <w:rStyle w:val="FootnoteReference"/>
          <w:i/>
          <w:iCs/>
          <w:color w:val="000000"/>
        </w:rPr>
        <w:footnoteReference w:id="1"/>
      </w:r>
      <w:r w:rsidRPr="00A97DAB">
        <w:rPr>
          <w:rStyle w:val="FootnoteReference"/>
          <w:i/>
          <w:iCs/>
          <w:color w:val="000000"/>
        </w:rPr>
        <w:footnoteReference w:id="2"/>
      </w:r>
    </w:p>
    <w:p w14:paraId="0EE5DB89" w14:textId="77777777" w:rsidR="00A97DAB" w:rsidRPr="00A97DAB" w:rsidRDefault="00A97DAB" w:rsidP="00A97DAB">
      <w:pPr>
        <w:rPr>
          <w:i/>
          <w:iCs/>
          <w:color w:val="000000"/>
        </w:rPr>
      </w:pPr>
    </w:p>
    <w:p w14:paraId="2323BF75" w14:textId="77777777" w:rsidR="00A97DAB" w:rsidRPr="00A97DAB" w:rsidRDefault="00A97DAB" w:rsidP="00A97DAB">
      <w:pPr>
        <w:rPr>
          <w:i/>
          <w:iCs/>
          <w:color w:val="000000"/>
        </w:rPr>
      </w:pPr>
      <w:r w:rsidRPr="00A97DAB">
        <w:rPr>
          <w:i/>
          <w:iCs/>
          <w:color w:val="000000"/>
        </w:rPr>
        <w:t>I wonder if anyone here has ever been lost? You might have been lost in a shopping centre, driving your car, or at a concert. You might have been separated from the person you were supposed to be with, or just not sure where to go next or how to get to where you needed to be.</w:t>
      </w:r>
    </w:p>
    <w:p w14:paraId="2D74B72F" w14:textId="77777777" w:rsidR="00A97DAB" w:rsidRPr="00A97DAB" w:rsidRDefault="00A97DAB" w:rsidP="00A97DAB">
      <w:pPr>
        <w:rPr>
          <w:i/>
          <w:iCs/>
          <w:color w:val="000000"/>
        </w:rPr>
      </w:pPr>
    </w:p>
    <w:p w14:paraId="71A44B15" w14:textId="77777777" w:rsidR="00A97DAB" w:rsidRPr="00A97DAB" w:rsidRDefault="00A97DAB" w:rsidP="00A97DAB">
      <w:pPr>
        <w:rPr>
          <w:i/>
          <w:iCs/>
          <w:color w:val="000000"/>
        </w:rPr>
      </w:pPr>
      <w:r w:rsidRPr="00A97DAB">
        <w:rPr>
          <w:i/>
          <w:iCs/>
          <w:color w:val="000000"/>
        </w:rPr>
        <w:t>I wonder how you got back on track.</w:t>
      </w:r>
    </w:p>
    <w:p w14:paraId="46E149A2" w14:textId="77777777" w:rsidR="00A97DAB" w:rsidRPr="00A97DAB" w:rsidRDefault="00A97DAB" w:rsidP="00A97DAB">
      <w:pPr>
        <w:rPr>
          <w:i/>
          <w:iCs/>
          <w:color w:val="000000"/>
        </w:rPr>
      </w:pPr>
    </w:p>
    <w:p w14:paraId="4BD29FFF" w14:textId="77777777" w:rsidR="00A97DAB" w:rsidRPr="00A97DAB" w:rsidRDefault="00A97DAB" w:rsidP="00A97DAB">
      <w:pPr>
        <w:rPr>
          <w:i/>
          <w:iCs/>
          <w:color w:val="000000"/>
        </w:rPr>
      </w:pPr>
      <w:r w:rsidRPr="00A97DAB">
        <w:rPr>
          <w:i/>
          <w:iCs/>
          <w:color w:val="000000"/>
        </w:rPr>
        <w:t>God created us, he loves us and he wants each of us to live our lives in friendship with him, following and obeying him. There are times when we make choices that separate us from God. We might choose to move away from him and do our own thing or follow someone else’s ideas. We might become angry or disappointed in God and tell him we don’t believe in him, or we don’t want to follow his ways. Sometimes we can get distracted by our own lives and lose our closeness to God without even realising it.</w:t>
      </w:r>
    </w:p>
    <w:p w14:paraId="6A50D2CD" w14:textId="77777777" w:rsidR="00A97DAB" w:rsidRPr="00A97DAB" w:rsidRDefault="00A97DAB" w:rsidP="00A97DAB">
      <w:pPr>
        <w:rPr>
          <w:i/>
          <w:iCs/>
          <w:color w:val="000000"/>
        </w:rPr>
      </w:pPr>
    </w:p>
    <w:p w14:paraId="39B3E228" w14:textId="77777777" w:rsidR="00A97DAB" w:rsidRPr="00A97DAB" w:rsidRDefault="00A97DAB" w:rsidP="00A97DAB">
      <w:pPr>
        <w:rPr>
          <w:i/>
          <w:iCs/>
          <w:color w:val="000000"/>
        </w:rPr>
      </w:pPr>
      <w:r w:rsidRPr="00A97DAB">
        <w:rPr>
          <w:i/>
          <w:iCs/>
          <w:color w:val="000000"/>
        </w:rPr>
        <w:t xml:space="preserve">We can become separated from God. We might feel a bit lost and wonder where God has gone in our lives. </w:t>
      </w:r>
    </w:p>
    <w:p w14:paraId="44F7F0A6" w14:textId="77777777" w:rsidR="00A97DAB" w:rsidRPr="00A97DAB" w:rsidRDefault="00A97DAB" w:rsidP="00A97DAB">
      <w:pPr>
        <w:rPr>
          <w:i/>
          <w:iCs/>
          <w:color w:val="000000"/>
        </w:rPr>
      </w:pPr>
    </w:p>
    <w:p w14:paraId="76D7DB28" w14:textId="77777777" w:rsidR="00A97DAB" w:rsidRPr="00A97DAB" w:rsidRDefault="00A97DAB" w:rsidP="00A97DAB">
      <w:pPr>
        <w:rPr>
          <w:i/>
          <w:iCs/>
          <w:color w:val="000000"/>
        </w:rPr>
      </w:pPr>
      <w:r w:rsidRPr="00A97DAB">
        <w:rPr>
          <w:i/>
          <w:iCs/>
          <w:color w:val="000000"/>
        </w:rPr>
        <w:t xml:space="preserve">Even when we feel lost or alone, we can hold on to the truth of Romans 8:39, which says, </w:t>
      </w:r>
    </w:p>
    <w:p w14:paraId="51FF78FA" w14:textId="77777777" w:rsidR="00A97DAB" w:rsidRPr="00A97DAB" w:rsidRDefault="00A97DAB" w:rsidP="00A97DAB">
      <w:pPr>
        <w:rPr>
          <w:i/>
          <w:iCs/>
          <w:color w:val="000000"/>
        </w:rPr>
      </w:pPr>
      <w:r w:rsidRPr="00A97DAB">
        <w:rPr>
          <w:i/>
          <w:iCs/>
          <w:color w:val="000000"/>
        </w:rPr>
        <w:lastRenderedPageBreak/>
        <w:t>“Nothing in all creation can separate us from God's love for us in Christ Jesus our Lord!”</w:t>
      </w:r>
      <w:r w:rsidRPr="00A97DAB">
        <w:rPr>
          <w:rStyle w:val="FootnoteReference"/>
          <w:i/>
          <w:iCs/>
          <w:color w:val="000000"/>
        </w:rPr>
        <w:footnoteReference w:id="3"/>
      </w:r>
    </w:p>
    <w:p w14:paraId="50D0FACB" w14:textId="77777777" w:rsidR="00A97DAB" w:rsidRPr="00A97DAB" w:rsidRDefault="00A97DAB" w:rsidP="00A97DAB">
      <w:pPr>
        <w:rPr>
          <w:i/>
          <w:iCs/>
          <w:color w:val="000000"/>
        </w:rPr>
      </w:pPr>
    </w:p>
    <w:p w14:paraId="7C320DC4" w14:textId="77777777" w:rsidR="00A97DAB" w:rsidRPr="00A97DAB" w:rsidRDefault="00A97DAB" w:rsidP="00A97DAB">
      <w:pPr>
        <w:rPr>
          <w:i/>
          <w:iCs/>
          <w:color w:val="000000"/>
        </w:rPr>
      </w:pPr>
      <w:r w:rsidRPr="00A97DAB">
        <w:rPr>
          <w:i/>
          <w:iCs/>
          <w:color w:val="000000"/>
        </w:rPr>
        <w:t>God is always there for us. God gave us the gift of Jesus. He sent Jesus to save us, so that we don’t need to feel lost, alone or afraid. When we are feeling lost, Jesus leads us back to God. Because of Jesus, we can feel close to God and be part of his family.</w:t>
      </w:r>
    </w:p>
    <w:p w14:paraId="2747181C" w14:textId="77777777" w:rsidR="00A97DAB" w:rsidRPr="00A97DAB" w:rsidRDefault="00A97DAB" w:rsidP="00A97DAB">
      <w:pPr>
        <w:rPr>
          <w:rFonts w:eastAsia="Avenir Next LT Pro" w:cs="Avenir Next LT Pro"/>
          <w:color w:val="000000"/>
          <w:lang w:val="en-US"/>
        </w:rPr>
      </w:pPr>
    </w:p>
    <w:p w14:paraId="6D74A00B" w14:textId="77777777" w:rsidR="00A97DAB" w:rsidRPr="00A97DAB" w:rsidRDefault="00A97DAB" w:rsidP="00A97DAB">
      <w:pPr>
        <w:rPr>
          <w:rFonts w:eastAsia="Avenir Next LT Pro" w:cs="Avenir Next LT Pro"/>
          <w:color w:val="000000"/>
          <w:szCs w:val="24"/>
        </w:rPr>
      </w:pPr>
      <w:r w:rsidRPr="00A97DAB">
        <w:rPr>
          <w:rFonts w:eastAsia="Avenir Next LT Pro" w:cs="Avenir Next LT Pro"/>
          <w:color w:val="000000"/>
          <w:szCs w:val="24"/>
        </w:rPr>
        <w:br w:type="page"/>
      </w:r>
    </w:p>
    <w:p w14:paraId="046F1EB7" w14:textId="77777777" w:rsidR="00A97DAB" w:rsidRDefault="00A97DAB" w:rsidP="00A97DAB">
      <w:pPr>
        <w:pStyle w:val="Heading1"/>
        <w:rPr>
          <w:rFonts w:eastAsia="Avenir Next LT Pro" w:cs="Avenir Next LT Pro"/>
          <w:sz w:val="56"/>
          <w:lang w:val="en-US"/>
        </w:rPr>
      </w:pPr>
      <w:r w:rsidRPr="4FCB816B">
        <w:rPr>
          <w:rFonts w:eastAsia="Avenir Next LT Pro" w:cs="Avenir Next LT Pro"/>
          <w:sz w:val="56"/>
        </w:rPr>
        <w:lastRenderedPageBreak/>
        <w:t>Option Two: Memory verse</w:t>
      </w:r>
    </w:p>
    <w:p w14:paraId="53D1B907" w14:textId="3DA82408" w:rsidR="00A97DAB" w:rsidRPr="00A97DAB" w:rsidRDefault="00A97DAB" w:rsidP="00A97DAB">
      <w:pPr>
        <w:pStyle w:val="Heading2"/>
        <w:rPr>
          <w:lang w:val="en-US"/>
        </w:rPr>
      </w:pPr>
      <w:r w:rsidRPr="4FCB816B">
        <w:t>Big Idea: Jesus brings us back to God</w:t>
      </w:r>
    </w:p>
    <w:p w14:paraId="2FB42CB1" w14:textId="77777777" w:rsidR="00A97DAB" w:rsidRDefault="00A97DAB" w:rsidP="00A97DAB">
      <w:pPr>
        <w:pStyle w:val="Heading3"/>
        <w:rPr>
          <w:lang w:val="en-US"/>
        </w:rPr>
      </w:pPr>
      <w:r w:rsidRPr="4FCB816B">
        <w:rPr>
          <w:lang w:val="en-US"/>
        </w:rPr>
        <w:t>You will need</w:t>
      </w:r>
    </w:p>
    <w:p w14:paraId="1C1CF391" w14:textId="65E559BF" w:rsidR="00A97DAB" w:rsidRPr="00A97DAB" w:rsidRDefault="00A97DAB" w:rsidP="00A97DAB">
      <w:pPr>
        <w:pStyle w:val="Heading4"/>
        <w:numPr>
          <w:ilvl w:val="0"/>
          <w:numId w:val="37"/>
        </w:numPr>
        <w:rPr>
          <w:color w:val="003450" w:themeColor="text1"/>
          <w:lang w:val="en-US"/>
        </w:rPr>
      </w:pPr>
      <w:r w:rsidRPr="00A97DAB">
        <w:rPr>
          <w:lang w:val="en-US"/>
        </w:rPr>
        <w:t>PowerPoint – Memory Verse</w:t>
      </w:r>
    </w:p>
    <w:p w14:paraId="1DB8B35B" w14:textId="235C9E9E" w:rsidR="00A97DAB" w:rsidRDefault="00A97DAB" w:rsidP="00A97DAB">
      <w:pPr>
        <w:pStyle w:val="Heading3"/>
        <w:rPr>
          <w:rFonts w:eastAsia="Avenir Next LT Pro Demi" w:cs="Avenir Next LT Pro Demi"/>
          <w:lang w:val="en-US"/>
        </w:rPr>
      </w:pPr>
      <w:r w:rsidRPr="4FCB816B">
        <w:rPr>
          <w:lang w:val="en-US"/>
        </w:rPr>
        <w:t>Activity</w:t>
      </w:r>
    </w:p>
    <w:p w14:paraId="51C56DF1" w14:textId="77777777" w:rsidR="00A97DAB" w:rsidRPr="00883F46" w:rsidRDefault="00A97DAB" w:rsidP="00A97DAB">
      <w:pPr>
        <w:spacing w:after="60"/>
        <w:rPr>
          <w:i/>
          <w:iCs/>
        </w:rPr>
      </w:pPr>
      <w:r w:rsidRPr="4FCB816B">
        <w:rPr>
          <w:i/>
          <w:iCs/>
        </w:rPr>
        <w:t>Today we are going to begin with a memory verse. This verse is from Luke 2:11.</w:t>
      </w:r>
      <w:r w:rsidRPr="4FCB816B">
        <w:rPr>
          <w:rStyle w:val="FootnoteReference"/>
          <w:i/>
          <w:iCs/>
        </w:rPr>
        <w:footnoteReference w:id="4"/>
      </w:r>
    </w:p>
    <w:p w14:paraId="1E17A61F" w14:textId="77777777" w:rsidR="00A97DAB" w:rsidRPr="00B16C56" w:rsidRDefault="00A97DAB" w:rsidP="00A97DAB">
      <w:pPr>
        <w:rPr>
          <w:i/>
          <w:iCs/>
          <w:color w:val="003450" w:themeColor="text1"/>
        </w:rPr>
      </w:pPr>
      <w:r w:rsidRPr="4FCB816B">
        <w:rPr>
          <w:i/>
          <w:iCs/>
        </w:rPr>
        <w:t>It says, “Today your Savior was born in David’s town. He is the Messiah, the Lord.”</w:t>
      </w:r>
    </w:p>
    <w:p w14:paraId="0C4CB880" w14:textId="77777777" w:rsidR="00A97DAB" w:rsidRPr="00883F46" w:rsidRDefault="00A97DAB" w:rsidP="00A97DAB">
      <w:pPr>
        <w:rPr>
          <w:i/>
          <w:iCs/>
        </w:rPr>
      </w:pPr>
    </w:p>
    <w:p w14:paraId="764EB3AE" w14:textId="77777777" w:rsidR="00A97DAB" w:rsidRPr="00883F46" w:rsidRDefault="00A97DAB" w:rsidP="00A97DAB">
      <w:pPr>
        <w:rPr>
          <w:i/>
          <w:iCs/>
        </w:rPr>
      </w:pPr>
      <w:r w:rsidRPr="4FCB816B">
        <w:rPr>
          <w:i/>
          <w:iCs/>
        </w:rPr>
        <w:t xml:space="preserve">Let’s look at the verse on the screen and all read it together. </w:t>
      </w:r>
    </w:p>
    <w:p w14:paraId="4450085B" w14:textId="77777777" w:rsidR="00A97DAB" w:rsidRDefault="00A97DAB" w:rsidP="00A97DAB"/>
    <w:p w14:paraId="1305DC74" w14:textId="09D3BE63" w:rsidR="00A97DAB" w:rsidRPr="00A97DAB" w:rsidRDefault="00A97DAB" w:rsidP="00A97DAB">
      <w:pPr>
        <w:pStyle w:val="Heading5"/>
      </w:pPr>
      <w:r w:rsidRPr="4FCB816B">
        <w:t>Show the verse on the PowerPoint and read it together.</w:t>
      </w:r>
    </w:p>
    <w:p w14:paraId="62E70ECD" w14:textId="77777777" w:rsidR="00A97DAB" w:rsidRPr="00883F46" w:rsidRDefault="00A97DAB" w:rsidP="00A97DAB">
      <w:pPr>
        <w:rPr>
          <w:i/>
          <w:iCs/>
        </w:rPr>
      </w:pPr>
      <w:r w:rsidRPr="4FCB816B">
        <w:rPr>
          <w:i/>
          <w:iCs/>
        </w:rPr>
        <w:t>Let’s try it again, but this time we are going to take away a couple of words.</w:t>
      </w:r>
    </w:p>
    <w:p w14:paraId="552FC54F" w14:textId="77777777" w:rsidR="00A97DAB" w:rsidRPr="00883F46" w:rsidRDefault="00A97DAB" w:rsidP="00A97DAB"/>
    <w:p w14:paraId="24B144B0" w14:textId="77777777" w:rsidR="00A97DAB" w:rsidRPr="00883F46" w:rsidRDefault="00A97DAB" w:rsidP="00A97DAB">
      <w:pPr>
        <w:pStyle w:val="Heading5"/>
      </w:pPr>
      <w:r w:rsidRPr="4FCB816B">
        <w:t>Show the verse on the PowerPoint and read it together.</w:t>
      </w:r>
    </w:p>
    <w:p w14:paraId="31E743A2" w14:textId="7254AB66" w:rsidR="00A97DAB" w:rsidRPr="00A97DAB" w:rsidRDefault="00A97DAB" w:rsidP="00A97DAB">
      <w:pPr>
        <w:pStyle w:val="Heading5"/>
      </w:pPr>
      <w:r w:rsidRPr="4FCB816B">
        <w:t>Repeat through to the last slide.</w:t>
      </w:r>
    </w:p>
    <w:p w14:paraId="101A7BD1" w14:textId="77777777" w:rsidR="00A97DAB" w:rsidRPr="00883F46" w:rsidRDefault="00A97DAB" w:rsidP="00A97DAB">
      <w:pPr>
        <w:rPr>
          <w:i/>
          <w:iCs/>
          <w:color w:val="002060"/>
        </w:rPr>
      </w:pPr>
      <w:r w:rsidRPr="4FCB816B">
        <w:rPr>
          <w:i/>
          <w:iCs/>
        </w:rPr>
        <w:t>Does anyone feel like they have the verse memorised now? Would someone like to say it for us?</w:t>
      </w:r>
    </w:p>
    <w:p w14:paraId="630CABDC" w14:textId="77777777" w:rsidR="00A97DAB" w:rsidRPr="00883F46" w:rsidRDefault="00A97DAB" w:rsidP="00A97DAB">
      <w:pPr>
        <w:rPr>
          <w:b/>
          <w:bCs/>
          <w:i/>
          <w:iCs/>
          <w:color w:val="002060"/>
        </w:rPr>
      </w:pPr>
    </w:p>
    <w:p w14:paraId="7C7C1535" w14:textId="409F9CFA" w:rsidR="00A97DAB" w:rsidRPr="00A97DAB" w:rsidRDefault="00A97DAB" w:rsidP="00A97DAB">
      <w:pPr>
        <w:pStyle w:val="Heading5"/>
      </w:pPr>
      <w:r w:rsidRPr="4FCB816B">
        <w:t>Allow a few people to say the verse again without the PowerPoint.</w:t>
      </w:r>
    </w:p>
    <w:tbl>
      <w:tblPr>
        <w:tblStyle w:val="TableGrid"/>
        <w:tblW w:w="0" w:type="auto"/>
        <w:tblLook w:val="04A0" w:firstRow="1" w:lastRow="0" w:firstColumn="1" w:lastColumn="0" w:noHBand="0" w:noVBand="1"/>
      </w:tblPr>
      <w:tblGrid>
        <w:gridCol w:w="1271"/>
        <w:gridCol w:w="7745"/>
      </w:tblGrid>
      <w:tr w:rsidR="00A97DAB" w:rsidRPr="00675A63" w14:paraId="5A5C1AC9" w14:textId="77777777" w:rsidTr="008E68AD">
        <w:tc>
          <w:tcPr>
            <w:tcW w:w="1271" w:type="dxa"/>
          </w:tcPr>
          <w:p w14:paraId="3F468292" w14:textId="77777777" w:rsidR="00A97DAB" w:rsidRPr="00675A63" w:rsidRDefault="00A97DAB" w:rsidP="008E68AD">
            <w:r>
              <w:t>PPT slide</w:t>
            </w:r>
          </w:p>
        </w:tc>
        <w:tc>
          <w:tcPr>
            <w:tcW w:w="7745" w:type="dxa"/>
          </w:tcPr>
          <w:p w14:paraId="0F0BFFAC" w14:textId="77777777" w:rsidR="00A97DAB" w:rsidRPr="00675A63" w:rsidRDefault="00A97DAB" w:rsidP="008E68AD"/>
        </w:tc>
      </w:tr>
      <w:tr w:rsidR="00A97DAB" w:rsidRPr="00675A63" w14:paraId="17B6E687" w14:textId="77777777" w:rsidTr="008E68AD">
        <w:tc>
          <w:tcPr>
            <w:tcW w:w="1271" w:type="dxa"/>
          </w:tcPr>
          <w:p w14:paraId="1A7C7ECB" w14:textId="77777777" w:rsidR="00A97DAB" w:rsidRPr="00675A63" w:rsidRDefault="00A97DAB" w:rsidP="008E68AD">
            <w:r w:rsidRPr="00675A63">
              <w:t>1</w:t>
            </w:r>
          </w:p>
        </w:tc>
        <w:tc>
          <w:tcPr>
            <w:tcW w:w="7745" w:type="dxa"/>
          </w:tcPr>
          <w:p w14:paraId="3518E932" w14:textId="77777777" w:rsidR="00A97DAB" w:rsidRPr="00675A63" w:rsidRDefault="00A97DAB" w:rsidP="008E68AD">
            <w:r w:rsidRPr="00675A63">
              <w:t>Today your Savior was born in David’s town. He is the Messiah, the Lord.</w:t>
            </w:r>
            <w:r>
              <w:t xml:space="preserve"> Luke 2:11</w:t>
            </w:r>
          </w:p>
        </w:tc>
      </w:tr>
      <w:tr w:rsidR="00A97DAB" w:rsidRPr="00675A63" w14:paraId="78CDF7C9" w14:textId="77777777" w:rsidTr="008E68AD">
        <w:tc>
          <w:tcPr>
            <w:tcW w:w="1271" w:type="dxa"/>
          </w:tcPr>
          <w:p w14:paraId="5EB687D5" w14:textId="77777777" w:rsidR="00A97DAB" w:rsidRPr="00675A63" w:rsidRDefault="00A97DAB" w:rsidP="008E68AD">
            <w:r w:rsidRPr="00675A63">
              <w:t>2</w:t>
            </w:r>
          </w:p>
        </w:tc>
        <w:tc>
          <w:tcPr>
            <w:tcW w:w="7745" w:type="dxa"/>
          </w:tcPr>
          <w:p w14:paraId="1B85D876" w14:textId="77777777" w:rsidR="00A97DAB" w:rsidRPr="00675A63" w:rsidRDefault="00A97DAB" w:rsidP="008E68AD">
            <w:r w:rsidRPr="00675A63">
              <w:t xml:space="preserve">Today your Savior was </w:t>
            </w:r>
            <w:r>
              <w:rPr>
                <w:noProof/>
              </w:rPr>
              <w:t>________</w:t>
            </w:r>
            <w:r w:rsidRPr="00675A63">
              <w:t xml:space="preserve"> in David’s </w:t>
            </w:r>
            <w:r>
              <w:t>_______</w:t>
            </w:r>
            <w:r w:rsidRPr="00675A63">
              <w:t>. He is the Messiah, the Lord.</w:t>
            </w:r>
            <w:r>
              <w:t xml:space="preserve"> Luke 2:11</w:t>
            </w:r>
          </w:p>
        </w:tc>
      </w:tr>
      <w:tr w:rsidR="00A97DAB" w:rsidRPr="00675A63" w14:paraId="2B793EE1" w14:textId="77777777" w:rsidTr="008E68AD">
        <w:tc>
          <w:tcPr>
            <w:tcW w:w="1271" w:type="dxa"/>
          </w:tcPr>
          <w:p w14:paraId="10A7E0D2" w14:textId="77777777" w:rsidR="00A97DAB" w:rsidRPr="00675A63" w:rsidRDefault="00A97DAB" w:rsidP="008E68AD">
            <w:r w:rsidRPr="00675A63">
              <w:t>3</w:t>
            </w:r>
          </w:p>
        </w:tc>
        <w:tc>
          <w:tcPr>
            <w:tcW w:w="7745" w:type="dxa"/>
          </w:tcPr>
          <w:p w14:paraId="13688313" w14:textId="77777777" w:rsidR="00A97DAB" w:rsidRPr="00675A63" w:rsidRDefault="00A97DAB" w:rsidP="008E68AD">
            <w:r w:rsidRPr="00675A63">
              <w:t xml:space="preserve">Today </w:t>
            </w:r>
            <w:r>
              <w:t>_______</w:t>
            </w:r>
            <w:r w:rsidRPr="00675A63">
              <w:t xml:space="preserve"> Savior was </w:t>
            </w:r>
            <w:r>
              <w:t>_________</w:t>
            </w:r>
            <w:r w:rsidRPr="00675A63">
              <w:t xml:space="preserve"> in David’s </w:t>
            </w:r>
            <w:r>
              <w:t>________</w:t>
            </w:r>
            <w:r w:rsidRPr="00675A63">
              <w:t xml:space="preserve">. He is the Messiah, the </w:t>
            </w:r>
            <w:r>
              <w:t>_________</w:t>
            </w:r>
            <w:r w:rsidRPr="00675A63">
              <w:t>.</w:t>
            </w:r>
            <w:r>
              <w:t xml:space="preserve"> Luke 2:11</w:t>
            </w:r>
          </w:p>
        </w:tc>
      </w:tr>
      <w:tr w:rsidR="00A97DAB" w:rsidRPr="00675A63" w14:paraId="4288AEE9" w14:textId="77777777" w:rsidTr="008E68AD">
        <w:tc>
          <w:tcPr>
            <w:tcW w:w="1271" w:type="dxa"/>
          </w:tcPr>
          <w:p w14:paraId="656E0272" w14:textId="77777777" w:rsidR="00A97DAB" w:rsidRPr="00675A63" w:rsidRDefault="00A97DAB" w:rsidP="008E68AD">
            <w:r w:rsidRPr="00675A63">
              <w:t>4</w:t>
            </w:r>
          </w:p>
        </w:tc>
        <w:tc>
          <w:tcPr>
            <w:tcW w:w="7745" w:type="dxa"/>
          </w:tcPr>
          <w:p w14:paraId="4860BEE8" w14:textId="77777777" w:rsidR="00A97DAB" w:rsidRPr="00675A63" w:rsidRDefault="00A97DAB" w:rsidP="008E68AD">
            <w:r w:rsidRPr="00675A63">
              <w:t xml:space="preserve">Today </w:t>
            </w:r>
            <w:r>
              <w:t>_______</w:t>
            </w:r>
            <w:r w:rsidRPr="00675A63">
              <w:t xml:space="preserve"> Savior was </w:t>
            </w:r>
            <w:r>
              <w:t>_________</w:t>
            </w:r>
            <w:r w:rsidRPr="00675A63">
              <w:t xml:space="preserve"> in David’s </w:t>
            </w:r>
            <w:r>
              <w:t>________</w:t>
            </w:r>
            <w:r w:rsidRPr="00675A63">
              <w:t xml:space="preserve">. He is the </w:t>
            </w:r>
            <w:r>
              <w:t>__________</w:t>
            </w:r>
            <w:r w:rsidRPr="00675A63">
              <w:t xml:space="preserve">, the </w:t>
            </w:r>
            <w:r>
              <w:t>_________</w:t>
            </w:r>
            <w:r w:rsidRPr="00675A63">
              <w:t>.</w:t>
            </w:r>
            <w:r>
              <w:t xml:space="preserve"> Luke __:11</w:t>
            </w:r>
          </w:p>
        </w:tc>
      </w:tr>
      <w:tr w:rsidR="00A97DAB" w:rsidRPr="00675A63" w14:paraId="778AC567" w14:textId="77777777" w:rsidTr="008E68AD">
        <w:tc>
          <w:tcPr>
            <w:tcW w:w="1271" w:type="dxa"/>
          </w:tcPr>
          <w:p w14:paraId="10AAF850" w14:textId="77777777" w:rsidR="00A97DAB" w:rsidRPr="00675A63" w:rsidRDefault="00A97DAB" w:rsidP="008E68AD">
            <w:r w:rsidRPr="00675A63">
              <w:t>5</w:t>
            </w:r>
          </w:p>
        </w:tc>
        <w:tc>
          <w:tcPr>
            <w:tcW w:w="7745" w:type="dxa"/>
          </w:tcPr>
          <w:p w14:paraId="0A04DC79" w14:textId="77777777" w:rsidR="00A97DAB" w:rsidRPr="00675A63" w:rsidRDefault="00A97DAB" w:rsidP="008E68AD">
            <w:r w:rsidRPr="00675A63">
              <w:t xml:space="preserve">Today </w:t>
            </w:r>
            <w:r>
              <w:t>_______</w:t>
            </w:r>
            <w:r w:rsidRPr="00675A63">
              <w:t xml:space="preserve"> </w:t>
            </w:r>
            <w:r>
              <w:t>_________</w:t>
            </w:r>
            <w:r w:rsidRPr="00675A63">
              <w:t xml:space="preserve"> was </w:t>
            </w:r>
            <w:r>
              <w:t>_________</w:t>
            </w:r>
            <w:r w:rsidRPr="00675A63">
              <w:t xml:space="preserve"> in </w:t>
            </w:r>
            <w:r>
              <w:t>________</w:t>
            </w:r>
            <w:r w:rsidRPr="00675A63">
              <w:t xml:space="preserve"> </w:t>
            </w:r>
            <w:r>
              <w:t>________</w:t>
            </w:r>
            <w:r w:rsidRPr="00675A63">
              <w:t xml:space="preserve">. He is the </w:t>
            </w:r>
            <w:r>
              <w:t>__________</w:t>
            </w:r>
            <w:r w:rsidRPr="00675A63">
              <w:t xml:space="preserve">, the </w:t>
            </w:r>
            <w:r>
              <w:t>_________</w:t>
            </w:r>
            <w:r w:rsidRPr="00675A63">
              <w:t>.</w:t>
            </w:r>
            <w:r>
              <w:t xml:space="preserve"> Luke _</w:t>
            </w:r>
            <w:proofErr w:type="gramStart"/>
            <w:r>
              <w:t>_:_</w:t>
            </w:r>
            <w:proofErr w:type="gramEnd"/>
            <w:r>
              <w:t>__</w:t>
            </w:r>
          </w:p>
        </w:tc>
      </w:tr>
    </w:tbl>
    <w:p w14:paraId="21C3EA25" w14:textId="77777777" w:rsidR="00A97DAB" w:rsidRPr="00675A63" w:rsidRDefault="00A97DAB" w:rsidP="00A97DAB">
      <w:pPr>
        <w:rPr>
          <w:i/>
          <w:iCs/>
        </w:rPr>
      </w:pPr>
    </w:p>
    <w:p w14:paraId="73FA4C4E" w14:textId="77777777" w:rsidR="00A97DAB" w:rsidRDefault="00A97DAB" w:rsidP="00A97DAB"/>
    <w:p w14:paraId="644E3562" w14:textId="77777777" w:rsidR="00A97DAB" w:rsidRPr="00A97DAB" w:rsidRDefault="00A97DAB" w:rsidP="00A97DAB">
      <w:pPr>
        <w:rPr>
          <w:i/>
          <w:iCs/>
          <w:color w:val="000000"/>
        </w:rPr>
      </w:pPr>
      <w:r w:rsidRPr="00A97DAB">
        <w:rPr>
          <w:i/>
          <w:iCs/>
          <w:color w:val="000000"/>
        </w:rPr>
        <w:lastRenderedPageBreak/>
        <w:t>I wonder if anyone here has ever been lost? You might have been lost in a shopping centre, driving your car, or at a concert. You might have been separated from the person you were supposed to be with, or just not sure where to go next or how to get to where you needed to be.</w:t>
      </w:r>
    </w:p>
    <w:p w14:paraId="2762E3C5" w14:textId="77777777" w:rsidR="00A97DAB" w:rsidRPr="00A97DAB" w:rsidRDefault="00A97DAB" w:rsidP="00A97DAB">
      <w:pPr>
        <w:rPr>
          <w:i/>
          <w:iCs/>
          <w:color w:val="000000"/>
        </w:rPr>
      </w:pPr>
    </w:p>
    <w:p w14:paraId="17C8B703" w14:textId="77777777" w:rsidR="00A97DAB" w:rsidRPr="00A97DAB" w:rsidRDefault="00A97DAB" w:rsidP="00A97DAB">
      <w:pPr>
        <w:rPr>
          <w:i/>
          <w:iCs/>
          <w:color w:val="000000"/>
        </w:rPr>
      </w:pPr>
      <w:r w:rsidRPr="00A97DAB">
        <w:rPr>
          <w:i/>
          <w:iCs/>
          <w:color w:val="000000"/>
        </w:rPr>
        <w:t>How did you get back on track?</w:t>
      </w:r>
    </w:p>
    <w:p w14:paraId="0A21BBA5" w14:textId="77777777" w:rsidR="00A97DAB" w:rsidRPr="00A97DAB" w:rsidRDefault="00A97DAB" w:rsidP="00A97DAB">
      <w:pPr>
        <w:rPr>
          <w:i/>
          <w:iCs/>
          <w:color w:val="000000"/>
        </w:rPr>
      </w:pPr>
    </w:p>
    <w:p w14:paraId="4B285C58" w14:textId="77777777" w:rsidR="00A97DAB" w:rsidRPr="00A97DAB" w:rsidRDefault="00A97DAB" w:rsidP="00A97DAB">
      <w:pPr>
        <w:rPr>
          <w:i/>
          <w:iCs/>
          <w:color w:val="000000"/>
        </w:rPr>
      </w:pPr>
      <w:r w:rsidRPr="00A97DAB">
        <w:rPr>
          <w:i/>
          <w:iCs/>
          <w:color w:val="000000"/>
        </w:rPr>
        <w:t>This verse tells us that Jesus is our Saviour. But have you ever wondered what Jesus saves us from?</w:t>
      </w:r>
    </w:p>
    <w:p w14:paraId="666B66AC" w14:textId="77777777" w:rsidR="00A97DAB" w:rsidRPr="00A97DAB" w:rsidRDefault="00A97DAB" w:rsidP="00A97DAB">
      <w:pPr>
        <w:rPr>
          <w:i/>
          <w:iCs/>
          <w:color w:val="000000"/>
        </w:rPr>
      </w:pPr>
    </w:p>
    <w:p w14:paraId="414EB1FF" w14:textId="77777777" w:rsidR="00A97DAB" w:rsidRPr="00A97DAB" w:rsidRDefault="00A97DAB" w:rsidP="00A97DAB">
      <w:pPr>
        <w:rPr>
          <w:i/>
          <w:iCs/>
          <w:color w:val="000000"/>
        </w:rPr>
      </w:pPr>
      <w:r w:rsidRPr="00A97DAB">
        <w:rPr>
          <w:i/>
          <w:iCs/>
          <w:color w:val="000000"/>
        </w:rPr>
        <w:t>God created us, he loves us and he wants each of us to live our lives in friendship with him, following and obeying him. There are times when we make choices that separate us from God. We might choose to move away from him and do our own thing or follow someone else’s ideas. We might become angry or disappointed in God and tell him we don’t believe in him, or we don’t want to follow his ways. Sometimes we can get distracted by our own lives and lose our closeness to God without even realising it.</w:t>
      </w:r>
    </w:p>
    <w:p w14:paraId="030F517E" w14:textId="77777777" w:rsidR="00A97DAB" w:rsidRPr="00A97DAB" w:rsidRDefault="00A97DAB" w:rsidP="00A97DAB">
      <w:pPr>
        <w:rPr>
          <w:i/>
          <w:iCs/>
          <w:color w:val="000000"/>
        </w:rPr>
      </w:pPr>
    </w:p>
    <w:p w14:paraId="7DB5F7AE" w14:textId="77777777" w:rsidR="00A97DAB" w:rsidRPr="00A97DAB" w:rsidRDefault="00A97DAB" w:rsidP="00A97DAB">
      <w:pPr>
        <w:rPr>
          <w:i/>
          <w:iCs/>
          <w:color w:val="000000"/>
        </w:rPr>
      </w:pPr>
      <w:r w:rsidRPr="00A97DAB">
        <w:rPr>
          <w:i/>
          <w:iCs/>
          <w:color w:val="000000"/>
        </w:rPr>
        <w:t xml:space="preserve">We can become separated from God. We might feel a bit lost and wonder where God has gone in our lives. </w:t>
      </w:r>
    </w:p>
    <w:p w14:paraId="48EBD529" w14:textId="77777777" w:rsidR="00A97DAB" w:rsidRPr="00A97DAB" w:rsidRDefault="00A97DAB" w:rsidP="00A97DAB">
      <w:pPr>
        <w:rPr>
          <w:i/>
          <w:iCs/>
          <w:color w:val="000000"/>
        </w:rPr>
      </w:pPr>
    </w:p>
    <w:p w14:paraId="1A5D558C" w14:textId="77777777" w:rsidR="00A97DAB" w:rsidRPr="00A97DAB" w:rsidRDefault="00A97DAB" w:rsidP="00A97DAB">
      <w:pPr>
        <w:rPr>
          <w:i/>
          <w:iCs/>
          <w:color w:val="000000"/>
        </w:rPr>
      </w:pPr>
      <w:r w:rsidRPr="00A97DAB">
        <w:rPr>
          <w:i/>
          <w:iCs/>
          <w:color w:val="000000"/>
        </w:rPr>
        <w:t>Even when we feel lost or alone, we can hold on to the truth of Romans 8:39, which says, “Nothing in all creation can separate us from God's love for us in Christ Jesus our Lord!”</w:t>
      </w:r>
      <w:r w:rsidRPr="00A97DAB">
        <w:rPr>
          <w:rStyle w:val="FootnoteReference"/>
          <w:i/>
          <w:iCs/>
          <w:color w:val="000000"/>
        </w:rPr>
        <w:footnoteReference w:id="5"/>
      </w:r>
    </w:p>
    <w:p w14:paraId="09A79290" w14:textId="77777777" w:rsidR="00A97DAB" w:rsidRPr="00A97DAB" w:rsidRDefault="00A97DAB" w:rsidP="00A97DAB">
      <w:pPr>
        <w:rPr>
          <w:i/>
          <w:iCs/>
          <w:color w:val="000000"/>
        </w:rPr>
      </w:pPr>
    </w:p>
    <w:p w14:paraId="7CAE425A" w14:textId="77777777" w:rsidR="00A97DAB" w:rsidRPr="00A97DAB" w:rsidRDefault="00A97DAB" w:rsidP="00A97DAB">
      <w:pPr>
        <w:rPr>
          <w:i/>
          <w:iCs/>
          <w:color w:val="000000"/>
        </w:rPr>
      </w:pPr>
      <w:r w:rsidRPr="00A97DAB">
        <w:rPr>
          <w:i/>
          <w:iCs/>
          <w:color w:val="000000"/>
        </w:rPr>
        <w:t>God is always there for us. God gave us the gift of Jesus. He sent Jesus to save us, so that we don’t need to feel lost, alone or afraid. When we are feeling lost, Jesus leads us back to God. Because of Jesus, we can feel close to God and be part of his family.</w:t>
      </w:r>
    </w:p>
    <w:p w14:paraId="44345EB2" w14:textId="77777777" w:rsidR="00A97DAB" w:rsidRPr="00A97DAB" w:rsidRDefault="00A97DAB" w:rsidP="00A97DAB">
      <w:pPr>
        <w:pStyle w:val="Heading5"/>
        <w:rPr>
          <w:rFonts w:eastAsia="Avenir Next LT Pro Demi" w:cs="Avenir Next LT Pro Demi"/>
          <w:bCs/>
          <w:color w:val="000000"/>
          <w:lang w:val="en-US"/>
        </w:rPr>
      </w:pPr>
      <w:r w:rsidRPr="00A97DAB">
        <w:rPr>
          <w:color w:val="000000"/>
        </w:rPr>
        <w:br/>
      </w:r>
    </w:p>
    <w:p w14:paraId="2821B100" w14:textId="77777777" w:rsidR="00A97DAB" w:rsidRPr="00A97DAB" w:rsidRDefault="00A97DAB" w:rsidP="00A97DAB">
      <w:pPr>
        <w:rPr>
          <w:rFonts w:eastAsia="Avenir Next LT Pro" w:cs="Avenir Next LT Pro"/>
          <w:color w:val="000000"/>
        </w:rPr>
      </w:pPr>
    </w:p>
    <w:p w14:paraId="2F901AC7" w14:textId="77777777" w:rsidR="00A97DAB" w:rsidRPr="00A97DAB" w:rsidRDefault="00A97DAB" w:rsidP="00A97DAB">
      <w:pPr>
        <w:rPr>
          <w:color w:val="000000"/>
        </w:rPr>
      </w:pPr>
      <w:r w:rsidRPr="00A97DAB">
        <w:rPr>
          <w:color w:val="000000"/>
        </w:rPr>
        <w:br w:type="page"/>
      </w:r>
    </w:p>
    <w:p w14:paraId="6DD02E48" w14:textId="77777777" w:rsidR="00A97DAB" w:rsidRDefault="00A97DAB" w:rsidP="00A97DAB">
      <w:pPr>
        <w:pStyle w:val="Heading1"/>
        <w:rPr>
          <w:rFonts w:eastAsia="Avenir Next LT Pro" w:cs="Avenir Next LT Pro"/>
          <w:sz w:val="56"/>
          <w:lang w:val="en-US"/>
        </w:rPr>
      </w:pPr>
      <w:r w:rsidRPr="4FCB816B">
        <w:rPr>
          <w:rFonts w:eastAsia="Avenir Next LT Pro" w:cs="Avenir Next LT Pro"/>
          <w:sz w:val="56"/>
        </w:rPr>
        <w:lastRenderedPageBreak/>
        <w:t>Option Three: ‘Jesus saves’ decoration</w:t>
      </w:r>
    </w:p>
    <w:p w14:paraId="37DD12E5" w14:textId="6D9CE969" w:rsidR="00A97DAB" w:rsidRPr="00A97DAB" w:rsidRDefault="00A97DAB" w:rsidP="00A97DAB">
      <w:pPr>
        <w:pStyle w:val="Heading2"/>
        <w:rPr>
          <w:lang w:val="en-US"/>
        </w:rPr>
      </w:pPr>
      <w:r w:rsidRPr="4FCB816B">
        <w:t>Big Idea: Jesus brings us back to God</w:t>
      </w:r>
    </w:p>
    <w:p w14:paraId="372A99FB" w14:textId="77777777" w:rsidR="00A97DAB" w:rsidRDefault="00A97DAB" w:rsidP="00A97DAB">
      <w:pPr>
        <w:pStyle w:val="Heading3"/>
        <w:rPr>
          <w:lang w:val="en-US"/>
        </w:rPr>
      </w:pPr>
      <w:r w:rsidRPr="4FCB816B">
        <w:rPr>
          <w:lang w:val="en-US"/>
        </w:rPr>
        <w:t>You will need</w:t>
      </w:r>
    </w:p>
    <w:p w14:paraId="78621443" w14:textId="77777777" w:rsidR="00A97DAB" w:rsidRDefault="00A97DAB" w:rsidP="00A97DAB">
      <w:pPr>
        <w:pStyle w:val="Heading4"/>
        <w:numPr>
          <w:ilvl w:val="0"/>
          <w:numId w:val="37"/>
        </w:numPr>
      </w:pPr>
      <w:r>
        <w:t>A selection of craft materials such as cardboard, coloured foil, ribbons, etc.</w:t>
      </w:r>
    </w:p>
    <w:p w14:paraId="65B045A0" w14:textId="77777777" w:rsidR="00A97DAB" w:rsidRPr="006F294F" w:rsidRDefault="00A97DAB" w:rsidP="00A97DAB">
      <w:pPr>
        <w:pStyle w:val="Heading4"/>
        <w:numPr>
          <w:ilvl w:val="0"/>
          <w:numId w:val="37"/>
        </w:numPr>
        <w:rPr>
          <w:szCs w:val="24"/>
        </w:rPr>
      </w:pPr>
      <w:r w:rsidRPr="0935847F">
        <w:rPr>
          <w:szCs w:val="24"/>
        </w:rPr>
        <w:t>Pencils, crayons and markers</w:t>
      </w:r>
    </w:p>
    <w:p w14:paraId="366BEB8F" w14:textId="77777777" w:rsidR="00A97DAB" w:rsidRDefault="00A97DAB" w:rsidP="00A97DAB">
      <w:pPr>
        <w:pStyle w:val="Heading4"/>
        <w:numPr>
          <w:ilvl w:val="0"/>
          <w:numId w:val="37"/>
        </w:numPr>
        <w:rPr>
          <w:szCs w:val="24"/>
        </w:rPr>
      </w:pPr>
      <w:r w:rsidRPr="0935847F">
        <w:rPr>
          <w:szCs w:val="24"/>
        </w:rPr>
        <w:t>Scissors, glue, tape and string</w:t>
      </w:r>
    </w:p>
    <w:p w14:paraId="48131430" w14:textId="708CF7FD" w:rsidR="00A97DAB" w:rsidRPr="00A97DAB" w:rsidRDefault="00A97DAB" w:rsidP="00A97DAB">
      <w:pPr>
        <w:pStyle w:val="Heading4"/>
        <w:numPr>
          <w:ilvl w:val="0"/>
          <w:numId w:val="37"/>
        </w:numPr>
        <w:rPr>
          <w:szCs w:val="24"/>
        </w:rPr>
      </w:pPr>
      <w:r w:rsidRPr="0935847F">
        <w:rPr>
          <w:szCs w:val="24"/>
        </w:rPr>
        <w:t>Optional: modelling clay</w:t>
      </w:r>
    </w:p>
    <w:p w14:paraId="1EFA3E45" w14:textId="77777777" w:rsidR="00A97DAB" w:rsidRDefault="00A97DAB" w:rsidP="00A97DAB">
      <w:pPr>
        <w:pStyle w:val="Heading3"/>
        <w:rPr>
          <w:rFonts w:eastAsia="Avenir Next LT Pro Demi" w:cs="Avenir Next LT Pro Demi"/>
          <w:lang w:val="en-US"/>
        </w:rPr>
      </w:pPr>
      <w:r w:rsidRPr="4FCB816B">
        <w:rPr>
          <w:lang w:val="en-US"/>
        </w:rPr>
        <w:t>Activity</w:t>
      </w:r>
    </w:p>
    <w:p w14:paraId="0133A5D3" w14:textId="77777777" w:rsidR="00A97DAB" w:rsidRPr="00A97DAB" w:rsidRDefault="00A97DAB" w:rsidP="00A97DAB">
      <w:pPr>
        <w:rPr>
          <w:i/>
          <w:iCs/>
          <w:color w:val="000000"/>
        </w:rPr>
      </w:pPr>
      <w:r w:rsidRPr="00A97DAB">
        <w:rPr>
          <w:i/>
          <w:iCs/>
          <w:color w:val="000000"/>
        </w:rPr>
        <w:t>I wonder if you have ever been saved from something?</w:t>
      </w:r>
    </w:p>
    <w:p w14:paraId="356D5171" w14:textId="77777777" w:rsidR="00A97DAB" w:rsidRPr="00A97DAB" w:rsidRDefault="00A97DAB" w:rsidP="00A97DAB">
      <w:pPr>
        <w:rPr>
          <w:i/>
          <w:iCs/>
          <w:color w:val="000000"/>
        </w:rPr>
      </w:pPr>
    </w:p>
    <w:p w14:paraId="3DDA21F6" w14:textId="77777777" w:rsidR="00A97DAB" w:rsidRPr="00A97DAB" w:rsidRDefault="00A97DAB" w:rsidP="00A97DAB">
      <w:pPr>
        <w:rPr>
          <w:i/>
          <w:iCs/>
          <w:color w:val="000000"/>
        </w:rPr>
      </w:pPr>
      <w:r w:rsidRPr="00A97DAB">
        <w:rPr>
          <w:i/>
          <w:iCs/>
          <w:color w:val="000000"/>
        </w:rPr>
        <w:t>Maybe you have been saved from drowning, saved from falling over, saved from being lost or saved from eating too much!</w:t>
      </w:r>
    </w:p>
    <w:p w14:paraId="7455AB5D" w14:textId="77777777" w:rsidR="00A97DAB" w:rsidRPr="00A97DAB" w:rsidRDefault="00A97DAB" w:rsidP="00A97DAB">
      <w:pPr>
        <w:rPr>
          <w:i/>
          <w:iCs/>
          <w:color w:val="000000"/>
        </w:rPr>
      </w:pPr>
    </w:p>
    <w:p w14:paraId="159BF630" w14:textId="77777777" w:rsidR="00A97DAB" w:rsidRPr="00A97DAB" w:rsidRDefault="00A97DAB" w:rsidP="00A97DAB">
      <w:pPr>
        <w:rPr>
          <w:i/>
          <w:iCs/>
          <w:color w:val="000000"/>
        </w:rPr>
      </w:pPr>
      <w:r w:rsidRPr="00A97DAB">
        <w:rPr>
          <w:i/>
          <w:iCs/>
          <w:color w:val="000000"/>
        </w:rPr>
        <w:t>Using the materials provided, I would like you to make a Christmas decoration that reminds you that Jesus saves you.</w:t>
      </w:r>
    </w:p>
    <w:p w14:paraId="1B405C64" w14:textId="77777777" w:rsidR="00A97DAB" w:rsidRPr="00A97DAB" w:rsidRDefault="00A97DAB" w:rsidP="00A97DAB">
      <w:pPr>
        <w:rPr>
          <w:i/>
          <w:iCs/>
          <w:color w:val="000000"/>
        </w:rPr>
      </w:pPr>
    </w:p>
    <w:p w14:paraId="20CA7B6E" w14:textId="15C193DE" w:rsidR="00A97DAB" w:rsidRPr="00A97DAB" w:rsidRDefault="00A97DAB" w:rsidP="00A97DAB">
      <w:pPr>
        <w:pStyle w:val="Heading5"/>
      </w:pPr>
      <w:r w:rsidRPr="00A97DAB">
        <w:t>Allow some time to create.</w:t>
      </w:r>
    </w:p>
    <w:p w14:paraId="12EDDF1D" w14:textId="77777777" w:rsidR="00A97DAB" w:rsidRPr="00A97DAB" w:rsidRDefault="00A97DAB" w:rsidP="00A97DAB">
      <w:pPr>
        <w:rPr>
          <w:i/>
          <w:iCs/>
          <w:color w:val="000000"/>
        </w:rPr>
      </w:pPr>
      <w:r w:rsidRPr="00A97DAB">
        <w:rPr>
          <w:i/>
          <w:iCs/>
          <w:color w:val="000000"/>
        </w:rPr>
        <w:t>I wonder if anyone here has ever been lost? You might have been lost in a shopping centre, driving your car, or at a concert. You might have been separated from the person you were supposed to be with, or just not sure where to go next or how to get to where you needed to be.</w:t>
      </w:r>
    </w:p>
    <w:p w14:paraId="4A951F32" w14:textId="77777777" w:rsidR="00A97DAB" w:rsidRPr="00A97DAB" w:rsidRDefault="00A97DAB" w:rsidP="00A97DAB">
      <w:pPr>
        <w:rPr>
          <w:i/>
          <w:iCs/>
          <w:color w:val="000000"/>
        </w:rPr>
      </w:pPr>
    </w:p>
    <w:p w14:paraId="55DA9BD4" w14:textId="77777777" w:rsidR="00A97DAB" w:rsidRPr="00A97DAB" w:rsidRDefault="00A97DAB" w:rsidP="00A97DAB">
      <w:pPr>
        <w:rPr>
          <w:i/>
          <w:iCs/>
          <w:color w:val="000000"/>
        </w:rPr>
      </w:pPr>
      <w:r w:rsidRPr="00A97DAB">
        <w:rPr>
          <w:i/>
          <w:iCs/>
          <w:color w:val="000000"/>
        </w:rPr>
        <w:t>How did you get back on track?</w:t>
      </w:r>
    </w:p>
    <w:p w14:paraId="3E98E59D" w14:textId="77777777" w:rsidR="00A97DAB" w:rsidRPr="00A97DAB" w:rsidRDefault="00A97DAB" w:rsidP="00A97DAB">
      <w:pPr>
        <w:rPr>
          <w:i/>
          <w:iCs/>
          <w:color w:val="000000"/>
        </w:rPr>
      </w:pPr>
    </w:p>
    <w:p w14:paraId="0AAD8A76" w14:textId="77777777" w:rsidR="00A97DAB" w:rsidRPr="00A97DAB" w:rsidRDefault="00A97DAB" w:rsidP="00A97DAB">
      <w:pPr>
        <w:rPr>
          <w:rStyle w:val="FootnoteReference"/>
          <w:i/>
          <w:iCs/>
          <w:color w:val="000000"/>
        </w:rPr>
      </w:pPr>
      <w:r w:rsidRPr="00A97DAB">
        <w:rPr>
          <w:i/>
          <w:iCs/>
          <w:color w:val="000000"/>
        </w:rPr>
        <w:t xml:space="preserve">Luke 2:11 says, </w:t>
      </w:r>
    </w:p>
    <w:p w14:paraId="3EA57CDA" w14:textId="77777777" w:rsidR="00A97DAB" w:rsidRPr="00A97DAB" w:rsidRDefault="00A97DAB" w:rsidP="00A97DAB">
      <w:pPr>
        <w:rPr>
          <w:rStyle w:val="FootnoteReference"/>
          <w:i/>
          <w:iCs/>
          <w:color w:val="000000"/>
        </w:rPr>
      </w:pPr>
      <w:r w:rsidRPr="00A97DAB">
        <w:rPr>
          <w:i/>
          <w:iCs/>
          <w:color w:val="000000"/>
        </w:rPr>
        <w:t>“Today your Savior was born in David’s town. He is the Messiah, the Lord.”</w:t>
      </w:r>
      <w:r w:rsidRPr="00A97DAB">
        <w:rPr>
          <w:rStyle w:val="FootnoteReference"/>
          <w:i/>
          <w:iCs/>
          <w:color w:val="000000"/>
        </w:rPr>
        <w:footnoteReference w:id="6"/>
      </w:r>
      <w:r w:rsidRPr="00A97DAB">
        <w:rPr>
          <w:i/>
          <w:iCs/>
          <w:color w:val="000000"/>
        </w:rPr>
        <w:t xml:space="preserve"> </w:t>
      </w:r>
    </w:p>
    <w:p w14:paraId="6DB38292" w14:textId="77777777" w:rsidR="00A97DAB" w:rsidRPr="00A97DAB" w:rsidRDefault="00A97DAB" w:rsidP="00A97DAB">
      <w:pPr>
        <w:rPr>
          <w:rStyle w:val="FootnoteReference"/>
          <w:i/>
          <w:iCs/>
          <w:color w:val="000000"/>
        </w:rPr>
      </w:pPr>
      <w:r w:rsidRPr="00A97DAB">
        <w:rPr>
          <w:i/>
          <w:iCs/>
          <w:color w:val="000000"/>
        </w:rPr>
        <w:t>What does it mean that Jesus is our Saviour? What does he save us from?</w:t>
      </w:r>
    </w:p>
    <w:p w14:paraId="1AA510E7" w14:textId="77777777" w:rsidR="00A97DAB" w:rsidRPr="00A97DAB" w:rsidRDefault="00A97DAB" w:rsidP="00A97DAB">
      <w:pPr>
        <w:rPr>
          <w:i/>
          <w:iCs/>
          <w:color w:val="000000"/>
        </w:rPr>
      </w:pPr>
    </w:p>
    <w:p w14:paraId="49863D1E" w14:textId="77777777" w:rsidR="00A97DAB" w:rsidRPr="00A97DAB" w:rsidRDefault="00A97DAB" w:rsidP="00A97DAB">
      <w:pPr>
        <w:rPr>
          <w:i/>
          <w:iCs/>
          <w:color w:val="000000"/>
        </w:rPr>
      </w:pPr>
      <w:r w:rsidRPr="00A97DAB">
        <w:rPr>
          <w:i/>
          <w:iCs/>
          <w:color w:val="000000"/>
        </w:rPr>
        <w:t xml:space="preserve">God created us, he loves us and he wants each of us to live our lives in friendship with him, following and obeying him. There are times when we make choices that separate us from God. We might choose to move away from him and do our own </w:t>
      </w:r>
      <w:r w:rsidRPr="00A97DAB">
        <w:rPr>
          <w:i/>
          <w:iCs/>
          <w:color w:val="000000"/>
        </w:rPr>
        <w:lastRenderedPageBreak/>
        <w:t>thing or follow someone else’s ideas. We might become angry or disappointed in God and tell him we don’t believe in him, or we don’t want to follow his ways. Sometimes we can get distracted by our own lives and lose our closeness to God without even realising it.</w:t>
      </w:r>
    </w:p>
    <w:p w14:paraId="3DE38183" w14:textId="77777777" w:rsidR="00A97DAB" w:rsidRPr="00A97DAB" w:rsidRDefault="00A97DAB" w:rsidP="00A97DAB">
      <w:pPr>
        <w:rPr>
          <w:i/>
          <w:iCs/>
          <w:color w:val="000000"/>
        </w:rPr>
      </w:pPr>
    </w:p>
    <w:p w14:paraId="5BEC61B8" w14:textId="77777777" w:rsidR="00A97DAB" w:rsidRPr="00A97DAB" w:rsidRDefault="00A97DAB" w:rsidP="00A97DAB">
      <w:pPr>
        <w:rPr>
          <w:i/>
          <w:iCs/>
          <w:color w:val="000000"/>
        </w:rPr>
      </w:pPr>
      <w:r w:rsidRPr="00A97DAB">
        <w:rPr>
          <w:i/>
          <w:iCs/>
          <w:color w:val="000000"/>
        </w:rPr>
        <w:t xml:space="preserve">We can become separated from God. We might feel a bit lost and wonder where God has gone in our lives. </w:t>
      </w:r>
    </w:p>
    <w:p w14:paraId="166DB599" w14:textId="77777777" w:rsidR="00A97DAB" w:rsidRPr="00A97DAB" w:rsidRDefault="00A97DAB" w:rsidP="00A97DAB">
      <w:pPr>
        <w:rPr>
          <w:i/>
          <w:iCs/>
          <w:color w:val="000000"/>
        </w:rPr>
      </w:pPr>
    </w:p>
    <w:p w14:paraId="09DC7BB0" w14:textId="77777777" w:rsidR="00A97DAB" w:rsidRPr="00A97DAB" w:rsidRDefault="00A97DAB" w:rsidP="00A97DAB">
      <w:pPr>
        <w:rPr>
          <w:i/>
          <w:iCs/>
          <w:color w:val="000000"/>
        </w:rPr>
      </w:pPr>
      <w:r w:rsidRPr="00A97DAB">
        <w:rPr>
          <w:i/>
          <w:iCs/>
          <w:color w:val="000000"/>
        </w:rPr>
        <w:t xml:space="preserve">Even when we feel lost or alone, </w:t>
      </w:r>
      <w:r w:rsidRPr="00A97DAB">
        <w:rPr>
          <w:rFonts w:eastAsia="Avenir Next LT Pro" w:cs="Avenir Next LT Pro"/>
          <w:i/>
          <w:iCs/>
          <w:color w:val="000000"/>
        </w:rPr>
        <w:t>we can hold on to the truth of Romans 8:39, which says</w:t>
      </w:r>
      <w:r w:rsidRPr="00A97DAB">
        <w:rPr>
          <w:i/>
          <w:iCs/>
          <w:color w:val="000000"/>
        </w:rPr>
        <w:t>, “Nothing in all creation can separate us from God's love for us in Christ Jesus our Lord!”</w:t>
      </w:r>
      <w:r w:rsidRPr="00A97DAB">
        <w:rPr>
          <w:rStyle w:val="FootnoteReference"/>
          <w:i/>
          <w:iCs/>
          <w:color w:val="000000"/>
        </w:rPr>
        <w:footnoteReference w:id="7"/>
      </w:r>
    </w:p>
    <w:p w14:paraId="6A81BEE4" w14:textId="77777777" w:rsidR="00A97DAB" w:rsidRPr="00A97DAB" w:rsidRDefault="00A97DAB" w:rsidP="00A97DAB">
      <w:pPr>
        <w:rPr>
          <w:i/>
          <w:iCs/>
          <w:color w:val="000000"/>
        </w:rPr>
      </w:pPr>
    </w:p>
    <w:p w14:paraId="0E851443" w14:textId="77777777" w:rsidR="00A97DAB" w:rsidRPr="00A97DAB" w:rsidRDefault="00A97DAB" w:rsidP="00A97DAB">
      <w:pPr>
        <w:rPr>
          <w:i/>
          <w:iCs/>
          <w:color w:val="000000"/>
        </w:rPr>
      </w:pPr>
      <w:r w:rsidRPr="00A97DAB">
        <w:rPr>
          <w:i/>
          <w:iCs/>
          <w:color w:val="000000"/>
        </w:rPr>
        <w:t>God is always there for us. God gave us the gift of Jesus. He sent Jesus to save us, so that we don’t need to feel lost, alone or afraid. When we are feeling lost, Jesus leads us back to God. Because of Jesus, we can feel close to God and be part of his family.</w:t>
      </w:r>
    </w:p>
    <w:p w14:paraId="4FBCC063" w14:textId="13BBA7C9" w:rsidR="008B7CB9" w:rsidRPr="00A97DAB" w:rsidRDefault="008B7CB9" w:rsidP="00A97DAB">
      <w:pPr>
        <w:pStyle w:val="Heading3"/>
        <w:rPr>
          <w:color w:val="000000"/>
        </w:rPr>
      </w:pPr>
    </w:p>
    <w:sectPr w:rsidR="008B7CB9" w:rsidRPr="00A97DAB"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DA7E9" w14:textId="77777777" w:rsidR="00792BB6" w:rsidRDefault="00792BB6" w:rsidP="00BE7CB7">
      <w:r>
        <w:separator/>
      </w:r>
    </w:p>
  </w:endnote>
  <w:endnote w:type="continuationSeparator" w:id="0">
    <w:p w14:paraId="5E95CD6E" w14:textId="77777777" w:rsidR="00792BB6" w:rsidRDefault="00792BB6"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altName w:val="Calibri"/>
    <w:panose1 w:val="020B0504020202020204"/>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panose1 w:val="020B0604020202020204"/>
    <w:charset w:val="00"/>
    <w:family w:val="roman"/>
    <w:pitch w:val="default"/>
  </w:font>
  <w:font w:name="Lucida Grande">
    <w:panose1 w:val="020B0600040502020204"/>
    <w:charset w:val="00"/>
    <w:family w:val="swiss"/>
    <w:pitch w:val="variable"/>
    <w:sig w:usb0="E1000AEF" w:usb1="5000A1FF" w:usb2="00000000" w:usb3="00000000" w:csb0="000001BF" w:csb1="00000000"/>
  </w:font>
  <w:font w:name="MS PMincho">
    <w:panose1 w:val="02020600040205080304"/>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panose1 w:val="020B0604020202020204"/>
    <w:charset w:val="4D"/>
    <w:family w:val="auto"/>
    <w:pitch w:val="default"/>
    <w:sig w:usb0="00000003" w:usb1="00000000" w:usb2="00000000" w:usb3="00000000" w:csb0="00000001" w:csb1="00000000"/>
  </w:font>
  <w:font w:name="Avenir Next LT Pro Demi">
    <w:panose1 w:val="020B0704020202020204"/>
    <w:charset w:val="4D"/>
    <w:family w:val="swiss"/>
    <w:pitch w:val="variable"/>
    <w:sig w:usb0="800000EF" w:usb1="50002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&#13;&#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3F9BD" w14:textId="77777777" w:rsidR="00792BB6" w:rsidRDefault="00792BB6" w:rsidP="00BE7CB7">
      <w:r>
        <w:separator/>
      </w:r>
    </w:p>
  </w:footnote>
  <w:footnote w:type="continuationSeparator" w:id="0">
    <w:p w14:paraId="38FC38B8" w14:textId="77777777" w:rsidR="00792BB6" w:rsidRDefault="00792BB6" w:rsidP="00BE7CB7">
      <w:r>
        <w:continuationSeparator/>
      </w:r>
    </w:p>
  </w:footnote>
  <w:footnote w:id="1">
    <w:p w14:paraId="60B7DD56" w14:textId="77777777" w:rsidR="00A97DAB" w:rsidRDefault="00A97DAB" w:rsidP="00A97DAB"/>
  </w:footnote>
  <w:footnote w:id="2">
    <w:p w14:paraId="08B316B8" w14:textId="77777777" w:rsidR="00A97DAB" w:rsidRPr="00A97DAB" w:rsidRDefault="00A97DAB" w:rsidP="00A97DAB">
      <w:pPr>
        <w:pStyle w:val="Footer"/>
      </w:pPr>
      <w:r w:rsidRPr="6C32E5DC">
        <w:rPr>
          <w:rStyle w:val="FootnoteReference"/>
          <w:rFonts w:eastAsia="Avenir Next LT Pro" w:cs="Avenir Next LT Pro"/>
        </w:rPr>
        <w:footnoteRef/>
      </w:r>
      <w:r w:rsidRPr="6C32E5DC">
        <w:t xml:space="preserve"> ERV</w:t>
      </w:r>
    </w:p>
  </w:footnote>
  <w:footnote w:id="3">
    <w:p w14:paraId="597B4897" w14:textId="77777777" w:rsidR="00A97DAB" w:rsidRDefault="00A97DAB" w:rsidP="00A97DAB">
      <w:pPr>
        <w:pStyle w:val="Footer"/>
      </w:pPr>
      <w:r w:rsidRPr="6C32E5DC">
        <w:rPr>
          <w:rStyle w:val="FootnoteReference"/>
          <w:rFonts w:eastAsia="Avenir Next LT Pro" w:cs="Avenir Next LT Pro"/>
        </w:rPr>
        <w:footnoteRef/>
      </w:r>
      <w:r w:rsidRPr="6C32E5DC">
        <w:t xml:space="preserve"> </w:t>
      </w:r>
      <w:r>
        <w:t>Romans 8:39b (</w:t>
      </w:r>
      <w:r w:rsidRPr="6C32E5DC">
        <w:t>CEV</w:t>
      </w:r>
      <w:r>
        <w:t>)</w:t>
      </w:r>
    </w:p>
  </w:footnote>
  <w:footnote w:id="4">
    <w:p w14:paraId="699CA816" w14:textId="77777777" w:rsidR="00A97DAB" w:rsidRDefault="00A97DAB" w:rsidP="00A97DAB">
      <w:pPr>
        <w:pStyle w:val="Footer"/>
      </w:pPr>
      <w:r w:rsidRPr="6C32E5DC">
        <w:rPr>
          <w:rStyle w:val="FootnoteReference"/>
          <w:rFonts w:eastAsia="Avenir Next LT Pro" w:cs="Avenir Next LT Pro"/>
        </w:rPr>
        <w:footnoteRef/>
      </w:r>
      <w:r w:rsidRPr="6C32E5DC">
        <w:t xml:space="preserve"> ERV</w:t>
      </w:r>
    </w:p>
  </w:footnote>
  <w:footnote w:id="5">
    <w:p w14:paraId="39E94F06" w14:textId="77777777" w:rsidR="00A97DAB" w:rsidRDefault="00A97DAB" w:rsidP="00A97DAB">
      <w:pPr>
        <w:pStyle w:val="Footer"/>
      </w:pPr>
      <w:r w:rsidRPr="6C32E5DC">
        <w:rPr>
          <w:rStyle w:val="FootnoteReference"/>
          <w:rFonts w:eastAsia="Avenir Next LT Pro" w:cs="Avenir Next LT Pro"/>
        </w:rPr>
        <w:footnoteRef/>
      </w:r>
      <w:r w:rsidRPr="6C32E5DC">
        <w:t xml:space="preserve"> </w:t>
      </w:r>
      <w:r w:rsidRPr="0040193C">
        <w:t>Romans 8:39b (CEV)</w:t>
      </w:r>
    </w:p>
  </w:footnote>
  <w:footnote w:id="6">
    <w:p w14:paraId="46897CC2" w14:textId="77777777" w:rsidR="00A97DAB" w:rsidRDefault="00A97DAB" w:rsidP="00A97DAB">
      <w:pPr>
        <w:pStyle w:val="Footer"/>
      </w:pPr>
      <w:r w:rsidRPr="6C32E5DC">
        <w:rPr>
          <w:rStyle w:val="FootnoteReference"/>
          <w:rFonts w:eastAsia="Avenir Next LT Pro" w:cs="Avenir Next LT Pro"/>
        </w:rPr>
        <w:footnoteRef/>
      </w:r>
      <w:r w:rsidRPr="6C32E5DC">
        <w:t xml:space="preserve"> ERV</w:t>
      </w:r>
    </w:p>
  </w:footnote>
  <w:footnote w:id="7">
    <w:p w14:paraId="238407AE" w14:textId="77777777" w:rsidR="00A97DAB" w:rsidRDefault="00A97DAB" w:rsidP="00A97DAB">
      <w:pPr>
        <w:pStyle w:val="Footer"/>
      </w:pPr>
      <w:r w:rsidRPr="6C32E5DC">
        <w:rPr>
          <w:rStyle w:val="FootnoteReference"/>
          <w:rFonts w:eastAsia="Avenir Next LT Pro" w:cs="Avenir Next LT Pro"/>
        </w:rPr>
        <w:footnoteRef/>
      </w:r>
      <w:r w:rsidRPr="6C32E5DC">
        <w:t xml:space="preserve"> Romans 8:39b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67456" behindDoc="1" locked="0" layoutInCell="1" allowOverlap="1" wp14:anchorId="2423F779" wp14:editId="128C8625">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69504" behindDoc="1" locked="0" layoutInCell="1" allowOverlap="1" wp14:anchorId="64C99515" wp14:editId="6EC66ADC">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00F1D"/>
    <w:multiLevelType w:val="hybridMultilevel"/>
    <w:tmpl w:val="17A444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8133B98"/>
    <w:multiLevelType w:val="hybridMultilevel"/>
    <w:tmpl w:val="CB32D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2E02AA"/>
    <w:multiLevelType w:val="hybridMultilevel"/>
    <w:tmpl w:val="A4DC2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98F7BA6"/>
    <w:multiLevelType w:val="hybridMultilevel"/>
    <w:tmpl w:val="C96A5F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1D7C9F"/>
    <w:multiLevelType w:val="hybridMultilevel"/>
    <w:tmpl w:val="1186A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77E19A8"/>
    <w:multiLevelType w:val="hybridMultilevel"/>
    <w:tmpl w:val="DFBA7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FC035F"/>
    <w:multiLevelType w:val="hybridMultilevel"/>
    <w:tmpl w:val="168080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25524C"/>
    <w:multiLevelType w:val="hybridMultilevel"/>
    <w:tmpl w:val="E0A0F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5883C2A"/>
    <w:multiLevelType w:val="hybridMultilevel"/>
    <w:tmpl w:val="BE60F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7"/>
  </w:num>
  <w:num w:numId="2" w16cid:durableId="1936089643">
    <w:abstractNumId w:val="5"/>
  </w:num>
  <w:num w:numId="3" w16cid:durableId="422457728">
    <w:abstractNumId w:val="16"/>
  </w:num>
  <w:num w:numId="4" w16cid:durableId="8338187">
    <w:abstractNumId w:val="9"/>
  </w:num>
  <w:num w:numId="5" w16cid:durableId="962033069">
    <w:abstractNumId w:val="18"/>
  </w:num>
  <w:num w:numId="6" w16cid:durableId="463500939">
    <w:abstractNumId w:val="36"/>
  </w:num>
  <w:num w:numId="7" w16cid:durableId="309217350">
    <w:abstractNumId w:val="3"/>
  </w:num>
  <w:num w:numId="8" w16cid:durableId="1152526543">
    <w:abstractNumId w:val="23"/>
  </w:num>
  <w:num w:numId="9" w16cid:durableId="2100714850">
    <w:abstractNumId w:val="0"/>
  </w:num>
  <w:num w:numId="10" w16cid:durableId="1837569452">
    <w:abstractNumId w:val="21"/>
  </w:num>
  <w:num w:numId="11" w16cid:durableId="582880305">
    <w:abstractNumId w:val="7"/>
  </w:num>
  <w:num w:numId="12" w16cid:durableId="1282952501">
    <w:abstractNumId w:val="32"/>
  </w:num>
  <w:num w:numId="13" w16cid:durableId="170606771">
    <w:abstractNumId w:val="31"/>
  </w:num>
  <w:num w:numId="14" w16cid:durableId="1501700985">
    <w:abstractNumId w:val="2"/>
  </w:num>
  <w:num w:numId="15" w16cid:durableId="1519083294">
    <w:abstractNumId w:val="12"/>
  </w:num>
  <w:num w:numId="16" w16cid:durableId="1013906">
    <w:abstractNumId w:val="14"/>
  </w:num>
  <w:num w:numId="17" w16cid:durableId="1873955739">
    <w:abstractNumId w:val="35"/>
  </w:num>
  <w:num w:numId="18" w16cid:durableId="510529545">
    <w:abstractNumId w:val="24"/>
  </w:num>
  <w:num w:numId="19" w16cid:durableId="1760371219">
    <w:abstractNumId w:val="33"/>
  </w:num>
  <w:num w:numId="20" w16cid:durableId="2082176210">
    <w:abstractNumId w:val="19"/>
  </w:num>
  <w:num w:numId="21" w16cid:durableId="2141995737">
    <w:abstractNumId w:val="20"/>
  </w:num>
  <w:num w:numId="22" w16cid:durableId="1326082403">
    <w:abstractNumId w:val="27"/>
  </w:num>
  <w:num w:numId="23" w16cid:durableId="55129230">
    <w:abstractNumId w:val="25"/>
  </w:num>
  <w:num w:numId="24" w16cid:durableId="104732725">
    <w:abstractNumId w:val="30"/>
  </w:num>
  <w:num w:numId="25" w16cid:durableId="1700010868">
    <w:abstractNumId w:val="28"/>
  </w:num>
  <w:num w:numId="26" w16cid:durableId="1737776701">
    <w:abstractNumId w:val="4"/>
  </w:num>
  <w:num w:numId="27" w16cid:durableId="1925912604">
    <w:abstractNumId w:val="6"/>
  </w:num>
  <w:num w:numId="28" w16cid:durableId="58331178">
    <w:abstractNumId w:val="29"/>
  </w:num>
  <w:num w:numId="29" w16cid:durableId="1402563448">
    <w:abstractNumId w:val="11"/>
  </w:num>
  <w:num w:numId="30" w16cid:durableId="1127815018">
    <w:abstractNumId w:val="1"/>
  </w:num>
  <w:num w:numId="31" w16cid:durableId="1197891957">
    <w:abstractNumId w:val="10"/>
  </w:num>
  <w:num w:numId="32" w16cid:durableId="288584196">
    <w:abstractNumId w:val="22"/>
  </w:num>
  <w:num w:numId="33" w16cid:durableId="872112526">
    <w:abstractNumId w:val="26"/>
  </w:num>
  <w:num w:numId="34" w16cid:durableId="1085567437">
    <w:abstractNumId w:val="8"/>
  </w:num>
  <w:num w:numId="35" w16cid:durableId="1568801539">
    <w:abstractNumId w:val="15"/>
  </w:num>
  <w:num w:numId="36" w16cid:durableId="1311787849">
    <w:abstractNumId w:val="34"/>
  </w:num>
  <w:num w:numId="37" w16cid:durableId="8205381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8"/>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47F56"/>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B2997"/>
    <w:rsid w:val="001C3FC8"/>
    <w:rsid w:val="001E677C"/>
    <w:rsid w:val="002232EE"/>
    <w:rsid w:val="00234E83"/>
    <w:rsid w:val="00240CCD"/>
    <w:rsid w:val="00255FDD"/>
    <w:rsid w:val="0026754C"/>
    <w:rsid w:val="00281752"/>
    <w:rsid w:val="00283C4B"/>
    <w:rsid w:val="002A765E"/>
    <w:rsid w:val="002C6E7E"/>
    <w:rsid w:val="002D025D"/>
    <w:rsid w:val="002F5741"/>
    <w:rsid w:val="003140EF"/>
    <w:rsid w:val="003241DD"/>
    <w:rsid w:val="00337499"/>
    <w:rsid w:val="00370E85"/>
    <w:rsid w:val="00390AFE"/>
    <w:rsid w:val="00394ACC"/>
    <w:rsid w:val="003E07E3"/>
    <w:rsid w:val="003E464A"/>
    <w:rsid w:val="003F39BA"/>
    <w:rsid w:val="00413203"/>
    <w:rsid w:val="00413997"/>
    <w:rsid w:val="00441ED4"/>
    <w:rsid w:val="0044202B"/>
    <w:rsid w:val="00442197"/>
    <w:rsid w:val="004504CC"/>
    <w:rsid w:val="004700C9"/>
    <w:rsid w:val="0049427D"/>
    <w:rsid w:val="004A257A"/>
    <w:rsid w:val="004A3E64"/>
    <w:rsid w:val="004A4DC6"/>
    <w:rsid w:val="004B3795"/>
    <w:rsid w:val="004B79DE"/>
    <w:rsid w:val="004D61CA"/>
    <w:rsid w:val="004F0CB1"/>
    <w:rsid w:val="004F5EFF"/>
    <w:rsid w:val="004F62A1"/>
    <w:rsid w:val="00533FDC"/>
    <w:rsid w:val="0055178A"/>
    <w:rsid w:val="00556884"/>
    <w:rsid w:val="00562EF9"/>
    <w:rsid w:val="00563639"/>
    <w:rsid w:val="0057123E"/>
    <w:rsid w:val="00581500"/>
    <w:rsid w:val="00590848"/>
    <w:rsid w:val="005B7727"/>
    <w:rsid w:val="005C0A74"/>
    <w:rsid w:val="005F4CF3"/>
    <w:rsid w:val="006150D9"/>
    <w:rsid w:val="00617147"/>
    <w:rsid w:val="00617BFB"/>
    <w:rsid w:val="00623ABE"/>
    <w:rsid w:val="0063483B"/>
    <w:rsid w:val="0063617B"/>
    <w:rsid w:val="0063657D"/>
    <w:rsid w:val="006732D4"/>
    <w:rsid w:val="00681759"/>
    <w:rsid w:val="0068273B"/>
    <w:rsid w:val="00684EF4"/>
    <w:rsid w:val="00697EAF"/>
    <w:rsid w:val="00712319"/>
    <w:rsid w:val="00720D18"/>
    <w:rsid w:val="007342C4"/>
    <w:rsid w:val="00736672"/>
    <w:rsid w:val="00747D0E"/>
    <w:rsid w:val="00783E70"/>
    <w:rsid w:val="00792BB6"/>
    <w:rsid w:val="007A3A78"/>
    <w:rsid w:val="007A4F65"/>
    <w:rsid w:val="007B2ED7"/>
    <w:rsid w:val="007D52DB"/>
    <w:rsid w:val="007E599C"/>
    <w:rsid w:val="007F4E52"/>
    <w:rsid w:val="00805FE5"/>
    <w:rsid w:val="008061A8"/>
    <w:rsid w:val="00810E65"/>
    <w:rsid w:val="0087550C"/>
    <w:rsid w:val="008B7CB9"/>
    <w:rsid w:val="008D33F7"/>
    <w:rsid w:val="008E04A8"/>
    <w:rsid w:val="008F1568"/>
    <w:rsid w:val="008F5BAD"/>
    <w:rsid w:val="008F6E57"/>
    <w:rsid w:val="009026E6"/>
    <w:rsid w:val="009161D4"/>
    <w:rsid w:val="009320AC"/>
    <w:rsid w:val="00932E77"/>
    <w:rsid w:val="0094306F"/>
    <w:rsid w:val="0098499A"/>
    <w:rsid w:val="009C47DD"/>
    <w:rsid w:val="009C5836"/>
    <w:rsid w:val="009D1DAE"/>
    <w:rsid w:val="00A07BEE"/>
    <w:rsid w:val="00A24DD8"/>
    <w:rsid w:val="00A37D97"/>
    <w:rsid w:val="00A511E3"/>
    <w:rsid w:val="00A727AF"/>
    <w:rsid w:val="00A93C6A"/>
    <w:rsid w:val="00A9637E"/>
    <w:rsid w:val="00A97DAB"/>
    <w:rsid w:val="00AB7BF9"/>
    <w:rsid w:val="00AC6E00"/>
    <w:rsid w:val="00AF1704"/>
    <w:rsid w:val="00AF1B02"/>
    <w:rsid w:val="00B0465B"/>
    <w:rsid w:val="00B228D7"/>
    <w:rsid w:val="00B359EA"/>
    <w:rsid w:val="00B36389"/>
    <w:rsid w:val="00B504A7"/>
    <w:rsid w:val="00B74D8A"/>
    <w:rsid w:val="00B7541C"/>
    <w:rsid w:val="00B80D1F"/>
    <w:rsid w:val="00B844A6"/>
    <w:rsid w:val="00B969E8"/>
    <w:rsid w:val="00BA6514"/>
    <w:rsid w:val="00BB092E"/>
    <w:rsid w:val="00BC6522"/>
    <w:rsid w:val="00BD10BC"/>
    <w:rsid w:val="00BE10AC"/>
    <w:rsid w:val="00BE28F8"/>
    <w:rsid w:val="00BE2ECF"/>
    <w:rsid w:val="00BE48EC"/>
    <w:rsid w:val="00BE7CB7"/>
    <w:rsid w:val="00C152D1"/>
    <w:rsid w:val="00C37C79"/>
    <w:rsid w:val="00C42C8A"/>
    <w:rsid w:val="00C66106"/>
    <w:rsid w:val="00C82E87"/>
    <w:rsid w:val="00C87B4A"/>
    <w:rsid w:val="00C920FE"/>
    <w:rsid w:val="00C939F1"/>
    <w:rsid w:val="00CA3685"/>
    <w:rsid w:val="00CE4CE4"/>
    <w:rsid w:val="00CE5E6E"/>
    <w:rsid w:val="00CE6D2C"/>
    <w:rsid w:val="00CF34D4"/>
    <w:rsid w:val="00D15A06"/>
    <w:rsid w:val="00D3715A"/>
    <w:rsid w:val="00D457AB"/>
    <w:rsid w:val="00D77FD0"/>
    <w:rsid w:val="00D811FF"/>
    <w:rsid w:val="00D84756"/>
    <w:rsid w:val="00DB78BF"/>
    <w:rsid w:val="00DC7EF2"/>
    <w:rsid w:val="00DD563C"/>
    <w:rsid w:val="00E17EB1"/>
    <w:rsid w:val="00E2272A"/>
    <w:rsid w:val="00E23CF2"/>
    <w:rsid w:val="00E25737"/>
    <w:rsid w:val="00E306DC"/>
    <w:rsid w:val="00E310FD"/>
    <w:rsid w:val="00E47A6C"/>
    <w:rsid w:val="00E56718"/>
    <w:rsid w:val="00E6287D"/>
    <w:rsid w:val="00EA5221"/>
    <w:rsid w:val="00EB3BAE"/>
    <w:rsid w:val="00EC33CC"/>
    <w:rsid w:val="00EC796C"/>
    <w:rsid w:val="00EE5687"/>
    <w:rsid w:val="00EF39BB"/>
    <w:rsid w:val="00F076F1"/>
    <w:rsid w:val="00F16A47"/>
    <w:rsid w:val="00F16EAC"/>
    <w:rsid w:val="00F33711"/>
    <w:rsid w:val="00F3397E"/>
    <w:rsid w:val="00F51B0A"/>
    <w:rsid w:val="00F612A0"/>
    <w:rsid w:val="00F62EF4"/>
    <w:rsid w:val="00F77049"/>
    <w:rsid w:val="00F966CB"/>
    <w:rsid w:val="00FA0E7E"/>
    <w:rsid w:val="00FC7E49"/>
    <w:rsid w:val="00FD0B21"/>
    <w:rsid w:val="00FD37F9"/>
    <w:rsid w:val="00FE0E50"/>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AF1704"/>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A97DAB"/>
    <w:pPr>
      <w:spacing w:before="480" w:after="240"/>
      <w:outlineLvl w:val="2"/>
    </w:pPr>
    <w:rPr>
      <w:rFonts w:eastAsia="Avenir Next LT Pro" w:cs="Avenir Next LT Pro"/>
      <w:b/>
      <w:bCs/>
      <w:caps/>
      <w:color w:val="8A558F"/>
      <w:spacing w:val="40"/>
      <w:sz w:val="26"/>
      <w:szCs w:val="24"/>
    </w:rPr>
  </w:style>
  <w:style w:type="paragraph" w:styleId="Heading4">
    <w:name w:val="heading 4"/>
    <w:basedOn w:val="Normal"/>
    <w:next w:val="Normal"/>
    <w:link w:val="Heading4Char"/>
    <w:uiPriority w:val="9"/>
    <w:unhideWhenUsed/>
    <w:qFormat/>
    <w:rsid w:val="00C42C8A"/>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A97DAB"/>
    <w:pPr>
      <w:spacing w:after="240"/>
      <w:outlineLvl w:val="4"/>
    </w:pPr>
    <w:rPr>
      <w:rFonts w:cs="Times New Roman (Body CS)"/>
      <w:b/>
      <w:bCs w:val="0"/>
      <w:color w:val="8A558F"/>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F1704"/>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A97DAB"/>
    <w:rPr>
      <w:rFonts w:ascii="Avenir Next LT Pro" w:eastAsia="Avenir Next LT Pro" w:hAnsi="Avenir Next LT Pro" w:cs="Avenir Next LT Pro"/>
      <w:b/>
      <w:bCs/>
      <w:caps/>
      <w:color w:val="8A558F"/>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3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C42C8A"/>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A97DAB"/>
    <w:rPr>
      <w:rFonts w:ascii="Avenir Next LT Pro" w:eastAsiaTheme="minorHAnsi" w:hAnsi="Avenir Next LT Pro" w:cs="Times New Roman (Body CS)"/>
      <w:b/>
      <w:color w:val="8A558F"/>
      <w:sz w:val="24"/>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paragraph" w:styleId="Revision">
    <w:name w:val="Revision"/>
    <w:hidden/>
    <w:uiPriority w:val="99"/>
    <w:semiHidden/>
    <w:rsid w:val="00B504A7"/>
    <w:pPr>
      <w:spacing w:after="0"/>
    </w:pPr>
    <w:rPr>
      <w:rFonts w:ascii="Avenir Next LT Pro" w:eastAsiaTheme="minorHAnsi" w:hAnsi="Avenir Next LT Pro" w:cstheme="minorBidi"/>
      <w:sz w:val="24"/>
      <w:szCs w:val="22"/>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nasmacbookpro/Library/CloudStorage/OneDrive-TheSalvationArmy/Brand%20&amp;%20Marketing%20-%20Campaigns%20and%20Communications%201/BRA%20-%20Brand/CEAS%20BRA%20Easter%20Mission/2026/01892%20MIR%20CEAS26%20Faith%20Resources/Easter%20Sunday%20Integenerational%20-%20template%202026%20low%20ink.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BAED9C39-25EE-4849-B47A-BFC0BF7D09AE}"/>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Easter Sunday Integenerational - template 2026 low ink.dotx</Template>
  <TotalTime>77</TotalTime>
  <Pages>7</Pages>
  <Words>1107</Words>
  <Characters>6312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7405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Anna Bramble</cp:lastModifiedBy>
  <cp:revision>66</cp:revision>
  <cp:lastPrinted>2021-09-21T00:26:00Z</cp:lastPrinted>
  <dcterms:created xsi:type="dcterms:W3CDTF">2026-07-14T22:36:00Z</dcterms:created>
  <dcterms:modified xsi:type="dcterms:W3CDTF">2026-07-29T23:46:00Z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